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53A43" w14:textId="676A3437" w:rsidR="00852DD6" w:rsidRDefault="00DD0004" w:rsidP="00852DD6">
      <w:pPr>
        <w:spacing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Formular 1 – </w:t>
      </w:r>
      <w:r w:rsidR="00C27C52">
        <w:rPr>
          <w:rFonts w:ascii="Arial" w:hAnsi="Arial" w:cs="Arial"/>
          <w:b/>
          <w:sz w:val="20"/>
        </w:rPr>
        <w:t>Teilnahmeantrag</w:t>
      </w:r>
    </w:p>
    <w:p w14:paraId="1CE355EB" w14:textId="77777777" w:rsidR="00DD0004" w:rsidRDefault="00DD0004" w:rsidP="00852DD6">
      <w:pPr>
        <w:spacing w:line="360" w:lineRule="auto"/>
        <w:rPr>
          <w:rFonts w:ascii="Arial" w:hAnsi="Arial" w:cs="Arial"/>
          <w:b/>
          <w:sz w:val="20"/>
        </w:rPr>
      </w:pPr>
    </w:p>
    <w:p w14:paraId="7A980AC6" w14:textId="4B1E3928" w:rsidR="00852DD6" w:rsidRDefault="00852DD6" w:rsidP="00852DD6">
      <w:pPr>
        <w:spacing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Daten Bieter</w:t>
      </w:r>
      <w:r w:rsidR="000334BE">
        <w:rPr>
          <w:rFonts w:ascii="Arial" w:hAnsi="Arial" w:cs="Arial"/>
          <w:b/>
          <w:sz w:val="20"/>
        </w:rPr>
        <w:t>*in</w:t>
      </w:r>
      <w:r>
        <w:rPr>
          <w:rFonts w:ascii="Arial" w:hAnsi="Arial" w:cs="Arial"/>
          <w:b/>
          <w:sz w:val="20"/>
        </w:rPr>
        <w:t>//Bieter</w:t>
      </w:r>
      <w:r w:rsidR="000334BE">
        <w:rPr>
          <w:rFonts w:ascii="Arial" w:hAnsi="Arial" w:cs="Arial"/>
          <w:b/>
          <w:sz w:val="20"/>
        </w:rPr>
        <w:t>*innen</w:t>
      </w:r>
      <w:r>
        <w:rPr>
          <w:rFonts w:ascii="Arial" w:hAnsi="Arial" w:cs="Arial"/>
          <w:b/>
          <w:sz w:val="20"/>
        </w:rPr>
        <w:t>gemeinschaft</w:t>
      </w: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852DD6" w14:paraId="5B5530DE" w14:textId="77777777" w:rsidTr="00852DD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5553" w14:textId="77777777" w:rsidR="00852DD6" w:rsidRDefault="00852DD6">
            <w:pPr>
              <w:rPr>
                <w:rFonts w:ascii="Arial" w:hAnsi="Arial" w:cs="Arial"/>
                <w:position w:val="4"/>
                <w:sz w:val="16"/>
                <w:szCs w:val="16"/>
              </w:rPr>
            </w:pPr>
            <w:r>
              <w:rPr>
                <w:rFonts w:ascii="Arial" w:hAnsi="Arial" w:cs="Arial"/>
                <w:position w:val="4"/>
                <w:sz w:val="16"/>
                <w:szCs w:val="16"/>
              </w:rPr>
              <w:t>Name bzw. Firmenbezeichnung des Bieters/der Bieterin/des bevollmächtigten Mitglieds der Bietergemeinschaft:</w:t>
            </w:r>
          </w:p>
          <w:p w14:paraId="46F033AF" w14:textId="77777777" w:rsidR="00852DD6" w:rsidRDefault="00852DD6">
            <w:pPr>
              <w:rPr>
                <w:rFonts w:ascii="Arial" w:hAnsi="Arial" w:cs="Arial"/>
                <w:position w:val="4"/>
                <w:sz w:val="16"/>
                <w:szCs w:val="16"/>
              </w:rPr>
            </w:pPr>
            <w:r>
              <w:rPr>
                <w:rFonts w:ascii="Arial" w:hAnsi="Arial" w:cs="Arial"/>
                <w:position w:val="4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>
              <w:rPr>
                <w:rFonts w:ascii="Arial" w:hAnsi="Arial" w:cs="Arial"/>
                <w:position w:val="4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position w:val="4"/>
                <w:sz w:val="16"/>
                <w:szCs w:val="16"/>
              </w:rPr>
            </w:r>
            <w:r>
              <w:rPr>
                <w:rFonts w:ascii="Arial" w:hAnsi="Arial" w:cs="Arial"/>
                <w:position w:val="4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position w:val="4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  <w:szCs w:val="16"/>
              </w:rPr>
              <w:t> </w:t>
            </w:r>
            <w:r>
              <w:fldChar w:fldCharType="end"/>
            </w:r>
            <w:bookmarkEnd w:id="0"/>
          </w:p>
          <w:p w14:paraId="07FB94F2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CF9F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Geschäftszeichen des Bieters/der Bieterin:</w:t>
            </w:r>
          </w:p>
          <w:p w14:paraId="3062DA15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"/>
          </w:p>
        </w:tc>
      </w:tr>
      <w:tr w:rsidR="00852DD6" w14:paraId="4457941B" w14:textId="77777777" w:rsidTr="00852DD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9B4C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Anschrift:</w:t>
            </w:r>
          </w:p>
          <w:p w14:paraId="3F92ACF8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2"/>
          </w:p>
          <w:p w14:paraId="79027165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3"/>
          </w:p>
          <w:p w14:paraId="6DC51E95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33BD" w14:textId="7F78D2C0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Handelsregister</w:t>
            </w:r>
            <w:r w:rsidR="006A497C">
              <w:rPr>
                <w:rFonts w:ascii="Arial" w:hAnsi="Arial" w:cs="Arial"/>
                <w:sz w:val="16"/>
                <w:szCs w:val="16"/>
              </w:rPr>
              <w:t>art und -</w:t>
            </w:r>
            <w:r>
              <w:rPr>
                <w:rFonts w:ascii="Arial" w:hAnsi="Arial" w:cs="Arial"/>
                <w:sz w:val="16"/>
                <w:szCs w:val="16"/>
              </w:rPr>
              <w:t>nummer/Registergericht:</w:t>
            </w:r>
          </w:p>
          <w:p w14:paraId="3428199B" w14:textId="77777777" w:rsidR="00852DD6" w:rsidRDefault="00852DD6"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5" w:name="Text23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5"/>
          </w:p>
          <w:p w14:paraId="006D34C5" w14:textId="77777777" w:rsidR="006A497C" w:rsidRDefault="006A497C" w:rsidP="006A497C">
            <w:pPr>
              <w:rPr>
                <w:rFonts w:ascii="Arial" w:hAnsi="Arial" w:cs="Arial"/>
                <w:spacing w:val="5"/>
                <w:sz w:val="16"/>
                <w:szCs w:val="16"/>
              </w:rPr>
            </w:pPr>
            <w:r>
              <w:rPr>
                <w:rFonts w:ascii="Arial" w:hAnsi="Arial" w:cs="Arial"/>
                <w:spacing w:val="5"/>
                <w:sz w:val="16"/>
                <w:szCs w:val="16"/>
              </w:rPr>
              <w:t>Vereinsregister:</w:t>
            </w:r>
          </w:p>
          <w:p w14:paraId="4D54AC02" w14:textId="788E2BE0" w:rsidR="006A497C" w:rsidRDefault="006A497C" w:rsidP="006A497C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5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6" w:name="Text22"/>
            <w:r>
              <w:rPr>
                <w:rFonts w:ascii="Arial" w:hAnsi="Arial" w:cs="Arial"/>
                <w:spacing w:val="5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pacing w:val="5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pacing w:val="5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pacing w:val="5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pacing w:val="5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pacing w:val="5"/>
                <w:sz w:val="16"/>
                <w:szCs w:val="16"/>
              </w:rPr>
              <w:t> </w:t>
            </w:r>
            <w:r>
              <w:fldChar w:fldCharType="end"/>
            </w:r>
            <w:bookmarkEnd w:id="6"/>
          </w:p>
        </w:tc>
      </w:tr>
      <w:tr w:rsidR="00852DD6" w14:paraId="432D9A56" w14:textId="77777777" w:rsidTr="00DD000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F4E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Ansprechperson:</w:t>
            </w:r>
          </w:p>
          <w:p w14:paraId="2DC168D3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7"/>
          </w:p>
          <w:p w14:paraId="6FDF394C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E898" w14:textId="77777777" w:rsidR="00852DD6" w:rsidRDefault="006A49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Umsatzsteuer-ID:</w:t>
            </w:r>
          </w:p>
          <w:p w14:paraId="38558073" w14:textId="72867302" w:rsidR="006A497C" w:rsidRDefault="006A49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8" w:name="Text28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"/>
          </w:p>
        </w:tc>
      </w:tr>
      <w:tr w:rsidR="00852DD6" w14:paraId="01898A9B" w14:textId="77777777" w:rsidTr="00DD000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B7EC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Telefon: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9" w:name="Text3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9"/>
          </w:p>
          <w:p w14:paraId="164ABB0B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BF65476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Telefax: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0" w:name="Text2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0"/>
          </w:p>
          <w:p w14:paraId="441306F0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FDF763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E-Mail-Adresse: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1" w:name="Text1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1"/>
          </w:p>
          <w:p w14:paraId="32084E68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C387" w14:textId="3AA84B67" w:rsidR="00852DD6" w:rsidRDefault="00E160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nur bei</w:t>
            </w:r>
            <w:r w:rsidR="00852DD6">
              <w:rPr>
                <w:rFonts w:ascii="Arial" w:hAnsi="Arial" w:cs="Arial"/>
                <w:sz w:val="16"/>
                <w:szCs w:val="16"/>
              </w:rPr>
              <w:t xml:space="preserve"> natürlichen Personen:</w:t>
            </w:r>
          </w:p>
          <w:p w14:paraId="48BDBA0E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Geburtsname: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2"/>
          </w:p>
          <w:p w14:paraId="319784C7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CD8A08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Geburtsort: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3"/>
          </w:p>
          <w:p w14:paraId="1435102D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BA5BD3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Geburtsdatum: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4"/>
          </w:p>
          <w:p w14:paraId="52618073" w14:textId="77777777" w:rsidR="00852DD6" w:rsidRDefault="00852D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4971316" w14:textId="77777777" w:rsidR="00852DD6" w:rsidRDefault="00852DD6" w:rsidP="00852DD6">
      <w:pPr>
        <w:rPr>
          <w:rFonts w:ascii="Arial" w:eastAsia="Calibri" w:hAnsi="Arial" w:cs="Arial"/>
          <w:sz w:val="20"/>
        </w:rPr>
      </w:pPr>
    </w:p>
    <w:p w14:paraId="02C3DE02" w14:textId="2FE7769B" w:rsidR="00852DD6" w:rsidRDefault="00852DD6" w:rsidP="00852DD6">
      <w:pPr>
        <w:rPr>
          <w:rFonts w:ascii="Arial" w:eastAsia="Calibri" w:hAnsi="Arial" w:cs="Arial"/>
          <w:sz w:val="20"/>
        </w:rPr>
      </w:pPr>
    </w:p>
    <w:p w14:paraId="5DBDE58F" w14:textId="77777777" w:rsidR="00DD0004" w:rsidRDefault="00DD0004" w:rsidP="00852DD6">
      <w:pPr>
        <w:rPr>
          <w:rFonts w:ascii="Arial" w:eastAsia="Calibri" w:hAnsi="Arial" w:cs="Arial"/>
          <w:sz w:val="20"/>
        </w:rPr>
      </w:pPr>
    </w:p>
    <w:p w14:paraId="185BCF73" w14:textId="662BC0A8" w:rsidR="00DD0004" w:rsidRDefault="00DD0004" w:rsidP="00DD0004">
      <w:pPr>
        <w:jc w:val="right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Vergabe-Nr. der Vergabestelle: </w:t>
      </w:r>
      <w:r w:rsidR="00835AA4">
        <w:rPr>
          <w:rFonts w:ascii="Arial" w:eastAsia="Calibri" w:hAnsi="Arial" w:cs="Arial"/>
          <w:sz w:val="20"/>
        </w:rPr>
        <w:t>0226U_B</w:t>
      </w:r>
    </w:p>
    <w:p w14:paraId="1532343D" w14:textId="3FBDC107" w:rsidR="00DD0004" w:rsidRDefault="00DD0004" w:rsidP="00DD0004">
      <w:pPr>
        <w:jc w:val="right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Bezeichnung des Auftrags: </w:t>
      </w:r>
      <w:r w:rsidR="00C27C52">
        <w:rPr>
          <w:rFonts w:ascii="Arial" w:eastAsia="Calibri" w:hAnsi="Arial" w:cs="Arial"/>
          <w:sz w:val="20"/>
        </w:rPr>
        <w:t>Betriebsärztliche Versorgung Jobcenter Köln</w:t>
      </w:r>
    </w:p>
    <w:p w14:paraId="2F289562" w14:textId="20E29D2A" w:rsidR="00852DD6" w:rsidRDefault="00852DD6" w:rsidP="00852DD6">
      <w:pPr>
        <w:rPr>
          <w:rFonts w:ascii="Arial" w:eastAsia="Calibri" w:hAnsi="Arial" w:cs="Arial"/>
          <w:sz w:val="20"/>
        </w:rPr>
      </w:pPr>
    </w:p>
    <w:p w14:paraId="30B417B2" w14:textId="77777777" w:rsidR="00DD0004" w:rsidRDefault="00DD0004" w:rsidP="00852DD6">
      <w:pPr>
        <w:rPr>
          <w:rFonts w:ascii="Arial" w:eastAsia="Calibri" w:hAnsi="Arial" w:cs="Arial"/>
          <w:sz w:val="20"/>
        </w:rPr>
      </w:pPr>
    </w:p>
    <w:p w14:paraId="23B15F8E" w14:textId="77777777" w:rsidR="00DD0004" w:rsidRDefault="00DD0004" w:rsidP="00852DD6">
      <w:pPr>
        <w:jc w:val="center"/>
        <w:rPr>
          <w:rFonts w:ascii="Arial" w:eastAsia="Calibri" w:hAnsi="Arial" w:cs="Arial"/>
          <w:b/>
        </w:rPr>
      </w:pPr>
    </w:p>
    <w:p w14:paraId="42F79799" w14:textId="5947A162" w:rsidR="00852DD6" w:rsidRDefault="00BD433D" w:rsidP="00852DD6">
      <w:pPr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Teilnahmeantrag</w:t>
      </w:r>
    </w:p>
    <w:p w14:paraId="2F7FAA41" w14:textId="77777777" w:rsidR="00852DD6" w:rsidRDefault="00852DD6" w:rsidP="00852DD6">
      <w:pPr>
        <w:rPr>
          <w:rFonts w:ascii="Arial" w:eastAsia="Calibri" w:hAnsi="Arial" w:cs="Arial"/>
          <w:b/>
          <w:sz w:val="22"/>
        </w:rPr>
      </w:pPr>
    </w:p>
    <w:p w14:paraId="4FB33D5B" w14:textId="77777777" w:rsidR="00852DD6" w:rsidRDefault="00852DD6" w:rsidP="00852DD6">
      <w:pPr>
        <w:rPr>
          <w:rFonts w:ascii="Arial" w:eastAsia="Calibri" w:hAnsi="Arial" w:cs="Arial"/>
          <w:b/>
          <w:sz w:val="22"/>
        </w:rPr>
      </w:pPr>
    </w:p>
    <w:p w14:paraId="6DA28706" w14:textId="77777777" w:rsidR="00852DD6" w:rsidRDefault="00852DD6" w:rsidP="00852DD6">
      <w:pPr>
        <w:jc w:val="both"/>
        <w:rPr>
          <w:rFonts w:ascii="Arial" w:eastAsia="Calibri" w:hAnsi="Arial" w:cs="Arial"/>
          <w:sz w:val="20"/>
        </w:rPr>
      </w:pPr>
    </w:p>
    <w:p w14:paraId="0F22F37C" w14:textId="6F360442" w:rsidR="00852DD6" w:rsidRPr="00852DD6" w:rsidRDefault="00852DD6" w:rsidP="00852DD6">
      <w:pPr>
        <w:jc w:val="both"/>
        <w:rPr>
          <w:rFonts w:ascii="Arial" w:eastAsia="Calibri" w:hAnsi="Arial" w:cs="Arial"/>
          <w:b/>
          <w:sz w:val="20"/>
          <w:u w:val="single"/>
        </w:rPr>
      </w:pPr>
      <w:r w:rsidRPr="00852DD6">
        <w:rPr>
          <w:rFonts w:ascii="Arial" w:eastAsia="Calibri" w:hAnsi="Arial" w:cs="Arial"/>
          <w:b/>
          <w:sz w:val="20"/>
        </w:rPr>
        <w:t xml:space="preserve">Ihre Aufforderung zur </w:t>
      </w:r>
      <w:r w:rsidR="00BD433D">
        <w:rPr>
          <w:rFonts w:ascii="Arial" w:eastAsia="Calibri" w:hAnsi="Arial" w:cs="Arial"/>
          <w:b/>
          <w:sz w:val="20"/>
        </w:rPr>
        <w:t>Teilnahme</w:t>
      </w:r>
      <w:r w:rsidRPr="00852DD6">
        <w:rPr>
          <w:rFonts w:ascii="Arial" w:eastAsia="Calibri" w:hAnsi="Arial" w:cs="Arial"/>
          <w:b/>
          <w:sz w:val="20"/>
        </w:rPr>
        <w:t xml:space="preserve"> vom: </w:t>
      </w:r>
      <w:r w:rsidRPr="00852DD6">
        <w:rPr>
          <w:rFonts w:ascii="Arial" w:eastAsia="Calibri" w:hAnsi="Arial" w:cs="Arial"/>
          <w:b/>
          <w:sz w:val="20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5" w:name="Text16"/>
      <w:r w:rsidRPr="00852DD6">
        <w:rPr>
          <w:rFonts w:ascii="Arial" w:eastAsia="Calibri" w:hAnsi="Arial" w:cs="Arial"/>
          <w:b/>
          <w:sz w:val="20"/>
          <w:u w:val="single"/>
        </w:rPr>
        <w:instrText xml:space="preserve"> FORMTEXT </w:instrText>
      </w:r>
      <w:r w:rsidRPr="00852DD6">
        <w:rPr>
          <w:rFonts w:ascii="Arial" w:eastAsia="Calibri" w:hAnsi="Arial" w:cs="Arial"/>
          <w:b/>
          <w:sz w:val="20"/>
          <w:u w:val="single"/>
        </w:rPr>
      </w:r>
      <w:r w:rsidRPr="00852DD6">
        <w:rPr>
          <w:rFonts w:ascii="Arial" w:eastAsia="Calibri" w:hAnsi="Arial" w:cs="Arial"/>
          <w:b/>
          <w:sz w:val="20"/>
          <w:u w:val="single"/>
        </w:rPr>
        <w:fldChar w:fldCharType="separate"/>
      </w:r>
      <w:r w:rsidRPr="00852DD6">
        <w:rPr>
          <w:rFonts w:ascii="Arial" w:eastAsia="Calibri" w:hAnsi="Arial" w:cs="Arial"/>
          <w:b/>
          <w:noProof/>
          <w:sz w:val="20"/>
          <w:u w:val="single"/>
        </w:rPr>
        <w:t> </w:t>
      </w:r>
      <w:r w:rsidRPr="00852DD6">
        <w:rPr>
          <w:rFonts w:ascii="Arial" w:eastAsia="Calibri" w:hAnsi="Arial" w:cs="Arial"/>
          <w:b/>
          <w:noProof/>
          <w:sz w:val="20"/>
          <w:u w:val="single"/>
        </w:rPr>
        <w:t> </w:t>
      </w:r>
      <w:r w:rsidRPr="00852DD6">
        <w:rPr>
          <w:rFonts w:ascii="Arial" w:eastAsia="Calibri" w:hAnsi="Arial" w:cs="Arial"/>
          <w:b/>
          <w:noProof/>
          <w:sz w:val="20"/>
          <w:u w:val="single"/>
        </w:rPr>
        <w:t> </w:t>
      </w:r>
      <w:r w:rsidRPr="00852DD6">
        <w:rPr>
          <w:rFonts w:ascii="Arial" w:eastAsia="Calibri" w:hAnsi="Arial" w:cs="Arial"/>
          <w:b/>
          <w:noProof/>
          <w:sz w:val="20"/>
          <w:u w:val="single"/>
        </w:rPr>
        <w:t> </w:t>
      </w:r>
      <w:r w:rsidRPr="00852DD6">
        <w:rPr>
          <w:rFonts w:ascii="Arial" w:eastAsia="Calibri" w:hAnsi="Arial" w:cs="Arial"/>
          <w:b/>
          <w:noProof/>
          <w:sz w:val="20"/>
          <w:u w:val="single"/>
        </w:rPr>
        <w:t> </w:t>
      </w:r>
      <w:r w:rsidRPr="00852DD6">
        <w:rPr>
          <w:b/>
        </w:rPr>
        <w:fldChar w:fldCharType="end"/>
      </w:r>
      <w:bookmarkEnd w:id="15"/>
    </w:p>
    <w:p w14:paraId="4AE38ABA" w14:textId="62E8161D" w:rsidR="00852DD6" w:rsidRDefault="00852DD6" w:rsidP="00852DD6">
      <w:pPr>
        <w:jc w:val="both"/>
        <w:rPr>
          <w:rFonts w:ascii="Arial" w:eastAsia="Calibri" w:hAnsi="Arial" w:cs="Arial"/>
          <w:sz w:val="20"/>
          <w:u w:val="single"/>
        </w:rPr>
      </w:pPr>
    </w:p>
    <w:p w14:paraId="7CA53A90" w14:textId="77777777" w:rsidR="00852DD6" w:rsidRDefault="00852DD6" w:rsidP="00852DD6">
      <w:pPr>
        <w:jc w:val="both"/>
        <w:rPr>
          <w:rFonts w:ascii="Arial" w:eastAsia="Calibri" w:hAnsi="Arial" w:cs="Arial"/>
          <w:sz w:val="20"/>
          <w:u w:val="single"/>
        </w:rPr>
      </w:pPr>
    </w:p>
    <w:p w14:paraId="164DE1A2" w14:textId="77777777" w:rsidR="00852DD6" w:rsidRDefault="00852DD6" w:rsidP="00852DD6">
      <w:pPr>
        <w:jc w:val="both"/>
        <w:rPr>
          <w:rFonts w:ascii="Arial" w:eastAsia="Calibri" w:hAnsi="Arial" w:cs="Arial"/>
          <w:sz w:val="20"/>
        </w:rPr>
      </w:pPr>
    </w:p>
    <w:p w14:paraId="44D5B215" w14:textId="77777777" w:rsidR="00852DD6" w:rsidRDefault="00852DD6" w:rsidP="00852DD6">
      <w:pPr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Sehr geehrte Damen und Herren,</w:t>
      </w:r>
    </w:p>
    <w:p w14:paraId="551DAC3D" w14:textId="77777777" w:rsidR="00852DD6" w:rsidRDefault="00852DD6" w:rsidP="00852DD6">
      <w:pPr>
        <w:jc w:val="both"/>
        <w:rPr>
          <w:rFonts w:ascii="Arial" w:eastAsia="Calibri" w:hAnsi="Arial" w:cs="Arial"/>
          <w:sz w:val="20"/>
          <w:u w:val="single"/>
        </w:rPr>
      </w:pPr>
    </w:p>
    <w:p w14:paraId="7204CE0E" w14:textId="4920D74B" w:rsidR="00891EC5" w:rsidRPr="00891EC5" w:rsidRDefault="00BD433D" w:rsidP="00852DD6">
      <w:pPr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hiermit bewerben ich/wir mich/uns um die Teilnahme zu dem o.g. </w:t>
      </w:r>
      <w:r w:rsidR="00835AA4">
        <w:rPr>
          <w:rFonts w:ascii="Arial" w:eastAsia="Calibri" w:hAnsi="Arial" w:cs="Arial"/>
          <w:sz w:val="20"/>
        </w:rPr>
        <w:t>Wettbewerbs</w:t>
      </w:r>
      <w:r>
        <w:rPr>
          <w:rFonts w:ascii="Arial" w:eastAsia="Calibri" w:hAnsi="Arial" w:cs="Arial"/>
          <w:sz w:val="20"/>
        </w:rPr>
        <w:t>verfahren.</w:t>
      </w:r>
    </w:p>
    <w:tbl>
      <w:tblPr>
        <w:tblW w:w="918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852DD6" w14:paraId="6D2A7891" w14:textId="77777777" w:rsidTr="00BD5411">
        <w:trPr>
          <w:trHeight w:val="119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34C3D6CA" w14:textId="2151F215" w:rsidR="00524B4C" w:rsidRDefault="00524B4C" w:rsidP="00524B4C">
            <w:pPr>
              <w:jc w:val="both"/>
              <w:rPr>
                <w:rFonts w:ascii="Arial" w:eastAsia="Calibri" w:hAnsi="Arial" w:cs="Arial"/>
                <w:sz w:val="20"/>
              </w:rPr>
            </w:pPr>
          </w:p>
          <w:p w14:paraId="5FC0E68B" w14:textId="77777777" w:rsidR="00C02A32" w:rsidRDefault="00C02A32" w:rsidP="00524B4C">
            <w:pPr>
              <w:jc w:val="both"/>
              <w:rPr>
                <w:rFonts w:ascii="Arial" w:eastAsia="Calibri" w:hAnsi="Arial" w:cs="Arial"/>
                <w:sz w:val="20"/>
              </w:rPr>
            </w:pPr>
          </w:p>
          <w:p w14:paraId="4063854B" w14:textId="7FC6BD70" w:rsidR="00C937D8" w:rsidRPr="00C937D8" w:rsidRDefault="00C937D8" w:rsidP="00524B4C">
            <w:pPr>
              <w:jc w:val="both"/>
              <w:rPr>
                <w:rFonts w:ascii="Arial" w:eastAsia="Calibri" w:hAnsi="Arial" w:cs="Arial"/>
                <w:b/>
                <w:sz w:val="20"/>
              </w:rPr>
            </w:pPr>
            <w:r w:rsidRPr="00C937D8">
              <w:rPr>
                <w:rFonts w:ascii="Arial" w:eastAsia="Calibri" w:hAnsi="Arial" w:cs="Arial"/>
                <w:b/>
                <w:sz w:val="20"/>
              </w:rPr>
              <w:t>Präqualifizierung:</w:t>
            </w:r>
          </w:p>
          <w:p w14:paraId="142678FB" w14:textId="77777777" w:rsidR="00C937D8" w:rsidRPr="004B42ED" w:rsidRDefault="00C937D8" w:rsidP="00C937D8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</w:rPr>
            </w:pPr>
            <w:r w:rsidRPr="004B42ED">
              <w:rPr>
                <w:rFonts w:ascii="Segoe UI Symbol" w:eastAsia="Calibri" w:hAnsi="Segoe UI Symbol" w:cs="Segoe UI Symbol"/>
                <w:sz w:val="20"/>
              </w:rPr>
              <w:t>☐</w:t>
            </w:r>
            <w:r w:rsidRPr="004B42ED">
              <w:rPr>
                <w:rFonts w:ascii="Arial" w:eastAsia="Calibri" w:hAnsi="Arial" w:cs="Arial"/>
                <w:sz w:val="20"/>
              </w:rPr>
              <w:t xml:space="preserve"> Mein/Unser Unternehmen ist in folgender Datenbank präqualifiziert:</w:t>
            </w:r>
          </w:p>
          <w:p w14:paraId="22FC0270" w14:textId="77777777" w:rsidR="00C937D8" w:rsidRPr="004B42ED" w:rsidRDefault="00C937D8" w:rsidP="00C937D8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</w:rPr>
            </w:pPr>
            <w:r w:rsidRPr="004B42ED">
              <w:rPr>
                <w:rFonts w:ascii="Segoe UI Symbol" w:eastAsia="Calibri" w:hAnsi="Segoe UI Symbol" w:cs="Segoe UI Symbol"/>
                <w:sz w:val="20"/>
              </w:rPr>
              <w:t>☐</w:t>
            </w:r>
            <w:r w:rsidRPr="004B42ED">
              <w:rPr>
                <w:rFonts w:ascii="Arial" w:eastAsia="Calibri" w:hAnsi="Arial" w:cs="Arial"/>
                <w:sz w:val="20"/>
              </w:rPr>
              <w:t xml:space="preserve"> </w:t>
            </w:r>
            <w:hyperlink r:id="rId8" w:history="1">
              <w:r w:rsidRPr="00CF7682">
                <w:rPr>
                  <w:rStyle w:val="Hyperlink"/>
                  <w:rFonts w:ascii="Arial" w:eastAsia="Calibri" w:hAnsi="Arial" w:cs="Arial"/>
                  <w:sz w:val="20"/>
                </w:rPr>
                <w:t>https://amtliches-verzeichnis.ihk.</w:t>
              </w:r>
              <w:r w:rsidRPr="004C071F">
                <w:rPr>
                  <w:rStyle w:val="Hyperlink"/>
                  <w:rFonts w:ascii="Arial" w:eastAsia="Calibri" w:hAnsi="Arial" w:cs="Arial"/>
                  <w:sz w:val="20"/>
                  <w:u w:val="none"/>
                </w:rPr>
                <w:t>de</w:t>
              </w:r>
            </w:hyperlink>
            <w:r>
              <w:rPr>
                <w:rStyle w:val="Hyperlink"/>
                <w:rFonts w:ascii="Arial" w:eastAsia="Calibri" w:hAnsi="Arial" w:cs="Arial"/>
                <w:sz w:val="20"/>
                <w:u w:val="none"/>
              </w:rPr>
              <w:tab/>
            </w:r>
            <w:r w:rsidRPr="004C071F">
              <w:rPr>
                <w:rFonts w:ascii="Arial" w:eastAsia="Calibri" w:hAnsi="Arial" w:cs="Arial"/>
                <w:sz w:val="20"/>
              </w:rPr>
              <w:t>Zertifikatsnummer</w:t>
            </w:r>
            <w:r>
              <w:rPr>
                <w:rFonts w:ascii="Arial" w:eastAsia="Calibri" w:hAnsi="Arial" w:cs="Arial"/>
                <w:sz w:val="20"/>
              </w:rPr>
              <w:t xml:space="preserve">: </w:t>
            </w:r>
            <w:r>
              <w:rPr>
                <w:rFonts w:ascii="Arial" w:eastAsia="Calibri" w:hAnsi="Arial" w:cs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6" w:name="Text33"/>
            <w:r>
              <w:rPr>
                <w:rFonts w:ascii="Arial" w:eastAsia="Calibri" w:hAnsi="Arial" w:cs="Arial"/>
                <w:sz w:val="20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20"/>
              </w:rPr>
            </w:r>
            <w:r>
              <w:rPr>
                <w:rFonts w:ascii="Arial" w:eastAsia="Calibri" w:hAnsi="Arial" w:cs="Arial"/>
                <w:sz w:val="20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sz w:val="20"/>
              </w:rPr>
              <w:fldChar w:fldCharType="end"/>
            </w:r>
            <w:bookmarkEnd w:id="16"/>
            <w:r>
              <w:rPr>
                <w:rFonts w:ascii="Arial" w:eastAsia="Calibri" w:hAnsi="Arial" w:cs="Arial"/>
                <w:sz w:val="20"/>
              </w:rPr>
              <w:t>; Zugangscode</w:t>
            </w:r>
            <w:r w:rsidRPr="004B42ED">
              <w:rPr>
                <w:rFonts w:ascii="Arial" w:eastAsia="Calibri" w:hAnsi="Arial" w:cs="Arial"/>
                <w:sz w:val="20"/>
              </w:rPr>
              <w:t xml:space="preserve">: </w:t>
            </w:r>
            <w:r>
              <w:rPr>
                <w:rFonts w:ascii="Arial" w:eastAsia="Calibri" w:hAnsi="Arial" w:cs="Arial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7" w:name="Text30"/>
            <w:r>
              <w:rPr>
                <w:rFonts w:ascii="Arial" w:eastAsia="Calibri" w:hAnsi="Arial" w:cs="Arial"/>
                <w:sz w:val="20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20"/>
              </w:rPr>
            </w:r>
            <w:r>
              <w:rPr>
                <w:rFonts w:ascii="Arial" w:eastAsia="Calibri" w:hAnsi="Arial" w:cs="Arial"/>
                <w:sz w:val="20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sz w:val="20"/>
              </w:rPr>
              <w:fldChar w:fldCharType="end"/>
            </w:r>
            <w:bookmarkEnd w:id="17"/>
            <w:r>
              <w:rPr>
                <w:rFonts w:ascii="Arial" w:eastAsia="Calibri" w:hAnsi="Arial" w:cs="Arial"/>
                <w:sz w:val="20"/>
              </w:rPr>
              <w:t xml:space="preserve"> </w:t>
            </w:r>
          </w:p>
          <w:p w14:paraId="38F64094" w14:textId="77777777" w:rsidR="00C937D8" w:rsidRPr="004B42ED" w:rsidRDefault="00C937D8" w:rsidP="00C937D8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</w:rPr>
            </w:pPr>
            <w:r w:rsidRPr="004B42ED">
              <w:rPr>
                <w:rFonts w:ascii="Segoe UI Symbol" w:eastAsia="Calibri" w:hAnsi="Segoe UI Symbol" w:cs="Segoe UI Symbol"/>
                <w:sz w:val="20"/>
              </w:rPr>
              <w:t>☐</w:t>
            </w:r>
            <w:r w:rsidRPr="004B42ED">
              <w:rPr>
                <w:rFonts w:ascii="Arial" w:eastAsia="Calibri" w:hAnsi="Arial" w:cs="Arial"/>
                <w:sz w:val="20"/>
              </w:rPr>
              <w:t xml:space="preserve"> </w:t>
            </w:r>
            <w:hyperlink r:id="rId9" w:history="1">
              <w:r w:rsidRPr="00CF7682">
                <w:rPr>
                  <w:rStyle w:val="Hyperlink"/>
                  <w:rFonts w:ascii="Arial" w:eastAsia="Calibri" w:hAnsi="Arial" w:cs="Arial"/>
                  <w:sz w:val="20"/>
                </w:rPr>
                <w:t>www.pq-verein.de</w:t>
              </w:r>
            </w:hyperlink>
            <w:r w:rsidRPr="004B42ED">
              <w:rPr>
                <w:rFonts w:ascii="Arial" w:eastAsia="Calibri" w:hAnsi="Arial" w:cs="Arial"/>
                <w:sz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</w:rPr>
              <w:tab/>
            </w:r>
            <w:r>
              <w:rPr>
                <w:rFonts w:ascii="Arial" w:eastAsia="Calibri" w:hAnsi="Arial" w:cs="Arial"/>
                <w:sz w:val="20"/>
              </w:rPr>
              <w:tab/>
            </w:r>
            <w:r>
              <w:rPr>
                <w:rFonts w:ascii="Arial" w:eastAsia="Calibri" w:hAnsi="Arial" w:cs="Arial"/>
                <w:sz w:val="20"/>
              </w:rPr>
              <w:tab/>
            </w:r>
            <w:r w:rsidRPr="004B42ED">
              <w:rPr>
                <w:rFonts w:ascii="Arial" w:eastAsia="Calibri" w:hAnsi="Arial" w:cs="Arial"/>
                <w:sz w:val="20"/>
              </w:rPr>
              <w:t xml:space="preserve">Registrierungsnummer: </w:t>
            </w:r>
            <w:r>
              <w:rPr>
                <w:rFonts w:ascii="Arial" w:eastAsia="Calibri" w:hAnsi="Arial" w:cs="Arial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8" w:name="Text31"/>
            <w:r>
              <w:rPr>
                <w:rFonts w:ascii="Arial" w:eastAsia="Calibri" w:hAnsi="Arial" w:cs="Arial"/>
                <w:sz w:val="20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20"/>
              </w:rPr>
            </w:r>
            <w:r>
              <w:rPr>
                <w:rFonts w:ascii="Arial" w:eastAsia="Calibri" w:hAnsi="Arial" w:cs="Arial"/>
                <w:sz w:val="20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sz w:val="20"/>
              </w:rPr>
              <w:fldChar w:fldCharType="end"/>
            </w:r>
            <w:bookmarkEnd w:id="18"/>
          </w:p>
          <w:p w14:paraId="5A1848F4" w14:textId="77777777" w:rsidR="00C937D8" w:rsidRDefault="00C937D8" w:rsidP="00C937D8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</w:rPr>
            </w:pPr>
            <w:r w:rsidRPr="004B42ED">
              <w:rPr>
                <w:rFonts w:ascii="Segoe UI Symbol" w:eastAsia="Calibri" w:hAnsi="Segoe UI Symbol" w:cs="Segoe UI Symbol"/>
                <w:sz w:val="20"/>
              </w:rPr>
              <w:t>☐</w:t>
            </w:r>
            <w:r w:rsidRPr="004B42ED">
              <w:rPr>
                <w:rFonts w:ascii="Arial" w:eastAsia="Calibri" w:hAnsi="Arial" w:cs="Arial"/>
                <w:sz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9" w:name="Text29"/>
            <w:r>
              <w:rPr>
                <w:rFonts w:ascii="Arial" w:eastAsia="Calibri" w:hAnsi="Arial" w:cs="Arial"/>
                <w:sz w:val="20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20"/>
              </w:rPr>
            </w:r>
            <w:r>
              <w:rPr>
                <w:rFonts w:ascii="Arial" w:eastAsia="Calibri" w:hAnsi="Arial" w:cs="Arial"/>
                <w:sz w:val="20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sz w:val="20"/>
              </w:rPr>
              <w:fldChar w:fldCharType="end"/>
            </w:r>
            <w:bookmarkEnd w:id="19"/>
            <w:r>
              <w:rPr>
                <w:rFonts w:ascii="Arial" w:eastAsia="Calibri" w:hAnsi="Arial" w:cs="Arial"/>
                <w:sz w:val="20"/>
              </w:rPr>
              <w:tab/>
            </w:r>
            <w:r w:rsidRPr="004B42ED">
              <w:rPr>
                <w:rFonts w:ascii="Arial" w:eastAsia="Calibri" w:hAnsi="Arial" w:cs="Arial"/>
                <w:sz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</w:rPr>
              <w:tab/>
            </w:r>
            <w:r>
              <w:rPr>
                <w:rFonts w:ascii="Arial" w:eastAsia="Calibri" w:hAnsi="Arial" w:cs="Arial"/>
                <w:sz w:val="20"/>
              </w:rPr>
              <w:tab/>
            </w:r>
            <w:r>
              <w:rPr>
                <w:rFonts w:ascii="Arial" w:eastAsia="Calibri" w:hAnsi="Arial" w:cs="Arial"/>
                <w:sz w:val="20"/>
              </w:rPr>
              <w:tab/>
              <w:t>Nummer/ID</w:t>
            </w:r>
            <w:r w:rsidRPr="004B42ED">
              <w:rPr>
                <w:rFonts w:ascii="Arial" w:eastAsia="Calibri" w:hAnsi="Arial" w:cs="Arial"/>
                <w:sz w:val="20"/>
              </w:rPr>
              <w:t xml:space="preserve">: </w:t>
            </w:r>
            <w:r>
              <w:rPr>
                <w:rFonts w:ascii="Arial" w:eastAsia="Calibri" w:hAnsi="Arial" w:cs="Arial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0" w:name="Text32"/>
            <w:r>
              <w:rPr>
                <w:rFonts w:ascii="Arial" w:eastAsia="Calibri" w:hAnsi="Arial" w:cs="Arial"/>
                <w:sz w:val="20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20"/>
              </w:rPr>
            </w:r>
            <w:r>
              <w:rPr>
                <w:rFonts w:ascii="Arial" w:eastAsia="Calibri" w:hAnsi="Arial" w:cs="Arial"/>
                <w:sz w:val="20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sz w:val="20"/>
              </w:rPr>
              <w:fldChar w:fldCharType="end"/>
            </w:r>
            <w:bookmarkEnd w:id="20"/>
            <w:r>
              <w:rPr>
                <w:rFonts w:ascii="Arial" w:eastAsia="Calibri" w:hAnsi="Arial" w:cs="Arial"/>
                <w:sz w:val="20"/>
              </w:rPr>
              <w:t>; ggf. Zugangscode</w:t>
            </w:r>
            <w:r w:rsidRPr="004B42ED">
              <w:rPr>
                <w:rFonts w:ascii="Arial" w:eastAsia="Calibri" w:hAnsi="Arial" w:cs="Arial"/>
                <w:sz w:val="20"/>
              </w:rPr>
              <w:t xml:space="preserve">: </w:t>
            </w:r>
            <w:r>
              <w:rPr>
                <w:rFonts w:ascii="Arial" w:eastAsia="Calibri" w:hAnsi="Arial" w:cs="Arial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20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20"/>
              </w:rPr>
            </w:r>
            <w:r>
              <w:rPr>
                <w:rFonts w:ascii="Arial" w:eastAsia="Calibri" w:hAnsi="Arial" w:cs="Arial"/>
                <w:sz w:val="20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noProof/>
                <w:sz w:val="20"/>
              </w:rPr>
              <w:t> </w:t>
            </w:r>
            <w:r>
              <w:rPr>
                <w:rFonts w:ascii="Arial" w:eastAsia="Calibri" w:hAnsi="Arial" w:cs="Arial"/>
                <w:sz w:val="20"/>
              </w:rPr>
              <w:fldChar w:fldCharType="end"/>
            </w:r>
          </w:p>
          <w:p w14:paraId="70B394A6" w14:textId="77777777" w:rsidR="00C937D8" w:rsidRPr="004B42ED" w:rsidRDefault="00C937D8" w:rsidP="00C937D8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</w:rPr>
            </w:pPr>
          </w:p>
          <w:p w14:paraId="345AA69B" w14:textId="21CB6208" w:rsidR="00C937D8" w:rsidRDefault="00C937D8" w:rsidP="00C937D8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</w:rPr>
            </w:pPr>
            <w:r w:rsidRPr="004B42ED">
              <w:rPr>
                <w:rFonts w:ascii="Arial" w:eastAsia="Calibri" w:hAnsi="Arial" w:cs="Arial"/>
                <w:sz w:val="20"/>
              </w:rPr>
              <w:t xml:space="preserve">Die </w:t>
            </w:r>
            <w:r>
              <w:rPr>
                <w:rFonts w:ascii="Arial" w:eastAsia="Calibri" w:hAnsi="Arial" w:cs="Arial"/>
                <w:sz w:val="20"/>
              </w:rPr>
              <w:t xml:space="preserve">in der </w:t>
            </w:r>
            <w:r w:rsidR="00595EBE" w:rsidRPr="002F3C06">
              <w:rPr>
                <w:rFonts w:ascii="Arial" w:eastAsia="Calibri" w:hAnsi="Arial" w:cs="Arial"/>
                <w:sz w:val="20"/>
                <w:u w:val="single"/>
              </w:rPr>
              <w:t>Auftragsbekanntmachung</w:t>
            </w:r>
            <w:r w:rsidR="00595EBE">
              <w:rPr>
                <w:rFonts w:ascii="Arial" w:eastAsia="Calibri" w:hAnsi="Arial" w:cs="Arial"/>
                <w:sz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</w:rPr>
              <w:t>geforderten</w:t>
            </w:r>
            <w:r w:rsidRPr="004B42ED">
              <w:rPr>
                <w:rFonts w:ascii="Arial" w:eastAsia="Calibri" w:hAnsi="Arial" w:cs="Arial"/>
                <w:sz w:val="20"/>
              </w:rPr>
              <w:t xml:space="preserve"> </w:t>
            </w:r>
            <w:r w:rsidR="00BD433D">
              <w:rPr>
                <w:rFonts w:ascii="Arial" w:eastAsia="Calibri" w:hAnsi="Arial" w:cs="Arial"/>
                <w:sz w:val="20"/>
              </w:rPr>
              <w:t>Teilnahme</w:t>
            </w:r>
            <w:r>
              <w:rPr>
                <w:rFonts w:ascii="Arial" w:eastAsia="Calibri" w:hAnsi="Arial" w:cs="Arial"/>
                <w:sz w:val="20"/>
              </w:rPr>
              <w:t>unterlagen</w:t>
            </w:r>
            <w:r w:rsidRPr="004B42ED">
              <w:rPr>
                <w:rFonts w:ascii="Arial" w:eastAsia="Calibri" w:hAnsi="Arial" w:cs="Arial"/>
                <w:sz w:val="20"/>
              </w:rPr>
              <w:t xml:space="preserve"> sind </w:t>
            </w:r>
            <w:r w:rsidRPr="00FF51DF">
              <w:rPr>
                <w:rFonts w:ascii="Arial" w:eastAsia="Calibri" w:hAnsi="Arial" w:cs="Arial"/>
                <w:sz w:val="20"/>
                <w:u w:val="single"/>
              </w:rPr>
              <w:t>mit Ausnahme</w:t>
            </w:r>
            <w:r>
              <w:rPr>
                <w:rFonts w:ascii="Arial" w:eastAsia="Calibri" w:hAnsi="Arial" w:cs="Arial"/>
                <w:sz w:val="20"/>
              </w:rPr>
              <w:t xml:space="preserve"> der in einer der vorgenannten</w:t>
            </w:r>
            <w:r w:rsidRPr="004B42ED">
              <w:rPr>
                <w:rFonts w:ascii="Arial" w:eastAsia="Calibri" w:hAnsi="Arial" w:cs="Arial"/>
                <w:sz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</w:rPr>
              <w:t>Präqualifizierungsd</w:t>
            </w:r>
            <w:r w:rsidRPr="004B42ED">
              <w:rPr>
                <w:rFonts w:ascii="Arial" w:eastAsia="Calibri" w:hAnsi="Arial" w:cs="Arial"/>
                <w:sz w:val="20"/>
              </w:rPr>
              <w:t>atenbanken hinterlegten Nachweise beigefügt.</w:t>
            </w:r>
          </w:p>
          <w:p w14:paraId="5915A1D9" w14:textId="779EEE70" w:rsidR="00C937D8" w:rsidRDefault="00C937D8" w:rsidP="00524B4C">
            <w:pPr>
              <w:jc w:val="both"/>
              <w:rPr>
                <w:rFonts w:ascii="Arial" w:eastAsia="Calibri" w:hAnsi="Arial" w:cs="Arial"/>
                <w:sz w:val="20"/>
              </w:rPr>
            </w:pPr>
          </w:p>
          <w:p w14:paraId="272E3813" w14:textId="6DA312F7" w:rsidR="00C937D8" w:rsidRDefault="00C937D8" w:rsidP="00524B4C">
            <w:pPr>
              <w:jc w:val="both"/>
              <w:rPr>
                <w:rFonts w:ascii="Arial" w:eastAsia="Calibri" w:hAnsi="Arial" w:cs="Arial"/>
                <w:sz w:val="20"/>
              </w:rPr>
            </w:pPr>
          </w:p>
          <w:p w14:paraId="241B7D60" w14:textId="4DA5983A" w:rsidR="00C27C52" w:rsidRDefault="00C27C52" w:rsidP="00524B4C">
            <w:pPr>
              <w:jc w:val="both"/>
              <w:rPr>
                <w:rFonts w:ascii="Arial" w:eastAsia="Calibri" w:hAnsi="Arial" w:cs="Arial"/>
                <w:sz w:val="20"/>
              </w:rPr>
            </w:pPr>
          </w:p>
          <w:p w14:paraId="64CDC66E" w14:textId="4542503D" w:rsidR="00C27C52" w:rsidRDefault="00C27C52" w:rsidP="00524B4C">
            <w:pPr>
              <w:jc w:val="both"/>
              <w:rPr>
                <w:rFonts w:ascii="Arial" w:eastAsia="Calibri" w:hAnsi="Arial" w:cs="Arial"/>
                <w:sz w:val="20"/>
              </w:rPr>
            </w:pPr>
          </w:p>
          <w:p w14:paraId="2CFFD210" w14:textId="77777777" w:rsidR="00852DD6" w:rsidRDefault="00852DD6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33BD9D13" w14:textId="1CF07045" w:rsidR="00852DD6" w:rsidRDefault="00852DD6" w:rsidP="00852DD6">
      <w:pPr>
        <w:jc w:val="both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lastRenderedPageBreak/>
        <w:t>B</w:t>
      </w:r>
      <w:r w:rsidR="00BD433D">
        <w:rPr>
          <w:rFonts w:ascii="Arial" w:eastAsia="Calibri" w:hAnsi="Arial" w:cs="Arial"/>
          <w:b/>
          <w:sz w:val="20"/>
        </w:rPr>
        <w:t>ewerber</w:t>
      </w:r>
      <w:r w:rsidR="0073071E">
        <w:rPr>
          <w:rFonts w:ascii="Arial" w:eastAsia="Calibri" w:hAnsi="Arial" w:cs="Arial"/>
          <w:b/>
          <w:sz w:val="20"/>
        </w:rPr>
        <w:t>*innen</w:t>
      </w:r>
      <w:r>
        <w:rPr>
          <w:rFonts w:ascii="Arial" w:eastAsia="Calibri" w:hAnsi="Arial" w:cs="Arial"/>
          <w:b/>
          <w:sz w:val="20"/>
        </w:rPr>
        <w:t>gemeinschaft/Eignungsleihe/Unteraufträge</w:t>
      </w:r>
      <w:r w:rsidR="00C02A32">
        <w:rPr>
          <w:rFonts w:ascii="Arial" w:eastAsia="Calibri" w:hAnsi="Arial" w:cs="Arial"/>
          <w:b/>
          <w:sz w:val="20"/>
        </w:rPr>
        <w:t>:</w:t>
      </w:r>
    </w:p>
    <w:p w14:paraId="0C3FB560" w14:textId="77777777" w:rsidR="00852DD6" w:rsidRDefault="00852DD6" w:rsidP="00852DD6">
      <w:pPr>
        <w:jc w:val="both"/>
        <w:rPr>
          <w:rFonts w:ascii="Arial" w:eastAsia="Calibri" w:hAnsi="Arial" w:cs="Arial"/>
          <w:sz w:val="20"/>
        </w:rPr>
      </w:pPr>
    </w:p>
    <w:p w14:paraId="031DE4B1" w14:textId="7830BBBE" w:rsidR="00852DD6" w:rsidRDefault="00835AA4" w:rsidP="00852DD6">
      <w:pPr>
        <w:jc w:val="both"/>
        <w:rPr>
          <w:rFonts w:ascii="Arial" w:eastAsia="Calibri" w:hAnsi="Arial" w:cs="Arial"/>
          <w:sz w:val="20"/>
        </w:rPr>
      </w:pPr>
      <w:sdt>
        <w:sdtPr>
          <w:rPr>
            <w:rFonts w:ascii="Arial" w:eastAsia="Calibri" w:hAnsi="Arial" w:cs="Arial"/>
            <w:sz w:val="20"/>
          </w:rPr>
          <w:id w:val="-1756036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C06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650BD6">
        <w:rPr>
          <w:rFonts w:ascii="Arial" w:eastAsia="Calibri" w:hAnsi="Arial" w:cs="Arial"/>
          <w:sz w:val="20"/>
        </w:rPr>
        <w:t xml:space="preserve"> </w:t>
      </w:r>
      <w:r w:rsidR="00852DD6">
        <w:rPr>
          <w:rFonts w:ascii="Arial" w:eastAsia="Calibri" w:hAnsi="Arial" w:cs="Arial"/>
          <w:sz w:val="20"/>
        </w:rPr>
        <w:t>Wir be</w:t>
      </w:r>
      <w:r w:rsidR="00BD433D">
        <w:rPr>
          <w:rFonts w:ascii="Arial" w:eastAsia="Calibri" w:hAnsi="Arial" w:cs="Arial"/>
          <w:sz w:val="20"/>
        </w:rPr>
        <w:t>werben uns um Teilnahme</w:t>
      </w:r>
      <w:r w:rsidR="00852DD6">
        <w:rPr>
          <w:rFonts w:ascii="Arial" w:eastAsia="Calibri" w:hAnsi="Arial" w:cs="Arial"/>
          <w:sz w:val="20"/>
        </w:rPr>
        <w:t xml:space="preserve"> im Rahmen einer B</w:t>
      </w:r>
      <w:r w:rsidR="00BD433D">
        <w:rPr>
          <w:rFonts w:ascii="Arial" w:eastAsia="Calibri" w:hAnsi="Arial" w:cs="Arial"/>
          <w:sz w:val="20"/>
        </w:rPr>
        <w:t>ewerber</w:t>
      </w:r>
      <w:r w:rsidR="0073071E">
        <w:rPr>
          <w:rFonts w:ascii="Arial" w:eastAsia="Calibri" w:hAnsi="Arial" w:cs="Arial"/>
          <w:sz w:val="20"/>
        </w:rPr>
        <w:t>*innen</w:t>
      </w:r>
      <w:r w:rsidR="00852DD6">
        <w:rPr>
          <w:rFonts w:ascii="Arial" w:eastAsia="Calibri" w:hAnsi="Arial" w:cs="Arial"/>
          <w:sz w:val="20"/>
        </w:rPr>
        <w:t xml:space="preserve">gemeinschaft. Die ausgefüllte Anlage </w:t>
      </w:r>
      <w:r w:rsidR="00C27C52" w:rsidRPr="00C27C52">
        <w:rPr>
          <w:rFonts w:ascii="Arial" w:eastAsia="Calibri" w:hAnsi="Arial" w:cs="Arial"/>
          <w:i/>
          <w:sz w:val="20"/>
        </w:rPr>
        <w:t xml:space="preserve">3 </w:t>
      </w:r>
      <w:r w:rsidR="0073071E" w:rsidRPr="0073071E">
        <w:rPr>
          <w:rFonts w:ascii="Arial" w:eastAsia="Calibri" w:hAnsi="Arial" w:cs="Arial"/>
          <w:i/>
          <w:sz w:val="20"/>
        </w:rPr>
        <w:t>Bewerber_innen-Bieter_innengemeinschaftserklaerung</w:t>
      </w:r>
      <w:r w:rsidR="0073071E">
        <w:rPr>
          <w:rFonts w:ascii="Arial" w:eastAsia="Calibri" w:hAnsi="Arial" w:cs="Arial"/>
          <w:sz w:val="20"/>
        </w:rPr>
        <w:t xml:space="preserve"> </w:t>
      </w:r>
      <w:r w:rsidR="00852DD6">
        <w:rPr>
          <w:rFonts w:ascii="Arial" w:eastAsia="Calibri" w:hAnsi="Arial" w:cs="Arial"/>
          <w:sz w:val="20"/>
        </w:rPr>
        <w:t>ist beigefügt.</w:t>
      </w:r>
      <w:r w:rsidR="00BD433D">
        <w:rPr>
          <w:rFonts w:ascii="Arial" w:eastAsia="Calibri" w:hAnsi="Arial" w:cs="Arial"/>
          <w:sz w:val="20"/>
        </w:rPr>
        <w:t xml:space="preserve"> </w:t>
      </w:r>
    </w:p>
    <w:p w14:paraId="2CDB1259" w14:textId="77777777" w:rsidR="00852DD6" w:rsidRDefault="00852DD6" w:rsidP="00852DD6">
      <w:pPr>
        <w:jc w:val="both"/>
        <w:rPr>
          <w:rFonts w:ascii="Arial" w:eastAsia="Calibri" w:hAnsi="Arial" w:cs="Arial"/>
          <w:sz w:val="20"/>
        </w:rPr>
      </w:pPr>
    </w:p>
    <w:p w14:paraId="6B5BB513" w14:textId="10DD31BE" w:rsidR="00852DD6" w:rsidRDefault="00835AA4" w:rsidP="00852DD6">
      <w:pPr>
        <w:jc w:val="both"/>
        <w:rPr>
          <w:rFonts w:ascii="Arial" w:eastAsia="Calibri" w:hAnsi="Arial" w:cs="Arial"/>
          <w:sz w:val="20"/>
        </w:rPr>
      </w:pPr>
      <w:sdt>
        <w:sdtPr>
          <w:rPr>
            <w:rFonts w:ascii="Arial" w:eastAsia="Calibri" w:hAnsi="Arial" w:cs="Arial"/>
            <w:sz w:val="20"/>
          </w:rPr>
          <w:id w:val="787080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0BD6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52DD6">
        <w:rPr>
          <w:rFonts w:ascii="Arial" w:eastAsia="Calibri" w:hAnsi="Arial" w:cs="Arial"/>
          <w:sz w:val="20"/>
        </w:rPr>
        <w:t>Ich/Wir beabsichtige(n) in Bezug auf die erforderliche wirtschaftliche und finanzielle oder technische und berufliche Leistungsfähigkeit die Kapazitäten eines anderen Unternehmens (</w:t>
      </w:r>
      <w:r w:rsidR="00852DD6" w:rsidRPr="00EA0B62">
        <w:rPr>
          <w:rFonts w:ascii="Arial" w:eastAsia="Calibri" w:hAnsi="Arial" w:cs="Arial"/>
          <w:sz w:val="20"/>
        </w:rPr>
        <w:t xml:space="preserve">Eignungsleihe nach § </w:t>
      </w:r>
      <w:r w:rsidR="00571B1E">
        <w:rPr>
          <w:rFonts w:ascii="Arial" w:eastAsia="Calibri" w:hAnsi="Arial" w:cs="Arial"/>
          <w:sz w:val="20"/>
        </w:rPr>
        <w:t>34</w:t>
      </w:r>
      <w:r w:rsidR="00852DD6" w:rsidRPr="00EA0B62">
        <w:rPr>
          <w:rFonts w:ascii="Arial" w:eastAsia="Calibri" w:hAnsi="Arial" w:cs="Arial"/>
          <w:sz w:val="20"/>
        </w:rPr>
        <w:t xml:space="preserve"> UVgO</w:t>
      </w:r>
      <w:r w:rsidR="00852DD6">
        <w:rPr>
          <w:rFonts w:ascii="Arial" w:eastAsia="Calibri" w:hAnsi="Arial" w:cs="Arial"/>
          <w:sz w:val="20"/>
        </w:rPr>
        <w:t>) in Anspruch zu nehmen. Die ausgefüllt</w:t>
      </w:r>
      <w:r w:rsidR="00BD433D">
        <w:rPr>
          <w:rFonts w:ascii="Arial" w:eastAsia="Calibri" w:hAnsi="Arial" w:cs="Arial"/>
          <w:sz w:val="20"/>
        </w:rPr>
        <w:t>en</w:t>
      </w:r>
      <w:r w:rsidR="00852DD6">
        <w:rPr>
          <w:rFonts w:ascii="Arial" w:eastAsia="Calibri" w:hAnsi="Arial" w:cs="Arial"/>
          <w:sz w:val="20"/>
        </w:rPr>
        <w:t xml:space="preserve"> Anlagen </w:t>
      </w:r>
      <w:r w:rsidR="00C27C52" w:rsidRPr="00C27C52">
        <w:rPr>
          <w:rFonts w:ascii="Arial" w:eastAsia="Calibri" w:hAnsi="Arial" w:cs="Arial"/>
          <w:i/>
          <w:sz w:val="20"/>
        </w:rPr>
        <w:t>4.1 Erklaerung Unterauftraege Eignungsleihe</w:t>
      </w:r>
      <w:r w:rsidR="00852DD6">
        <w:rPr>
          <w:rFonts w:ascii="Arial" w:eastAsia="Calibri" w:hAnsi="Arial" w:cs="Arial"/>
          <w:sz w:val="20"/>
        </w:rPr>
        <w:t xml:space="preserve"> und </w:t>
      </w:r>
      <w:r w:rsidR="00C27C52" w:rsidRPr="00C27C52">
        <w:rPr>
          <w:rFonts w:ascii="Arial" w:eastAsia="Calibri" w:hAnsi="Arial" w:cs="Arial"/>
          <w:i/>
          <w:sz w:val="20"/>
        </w:rPr>
        <w:t>4.2 Verpflichtungserklaerung_Unterauftragnehmer_in_Eignungsleiher_in</w:t>
      </w:r>
      <w:r w:rsidR="00C27C52">
        <w:rPr>
          <w:rFonts w:ascii="Arial" w:eastAsia="Calibri" w:hAnsi="Arial" w:cs="Arial"/>
          <w:sz w:val="20"/>
        </w:rPr>
        <w:t xml:space="preserve"> sind</w:t>
      </w:r>
      <w:r w:rsidR="00852DD6">
        <w:rPr>
          <w:rFonts w:ascii="Arial" w:eastAsia="Calibri" w:hAnsi="Arial" w:cs="Arial"/>
          <w:sz w:val="20"/>
        </w:rPr>
        <w:t xml:space="preserve"> beigefügt.</w:t>
      </w:r>
    </w:p>
    <w:p w14:paraId="082FCF87" w14:textId="7AB23885" w:rsidR="00852DD6" w:rsidRDefault="00852DD6" w:rsidP="00852DD6">
      <w:pPr>
        <w:jc w:val="both"/>
        <w:rPr>
          <w:sz w:val="18"/>
          <w:szCs w:val="18"/>
        </w:rPr>
      </w:pPr>
    </w:p>
    <w:p w14:paraId="2C039AAF" w14:textId="77777777" w:rsidR="00C02A32" w:rsidRDefault="00C02A32" w:rsidP="00852DD6">
      <w:pPr>
        <w:jc w:val="both"/>
        <w:rPr>
          <w:rFonts w:ascii="Arial" w:hAnsi="Arial" w:cs="Arial"/>
          <w:b/>
          <w:sz w:val="20"/>
          <w:szCs w:val="18"/>
        </w:rPr>
      </w:pPr>
    </w:p>
    <w:p w14:paraId="222F4087" w14:textId="4F0FCBA0" w:rsidR="00C02A32" w:rsidRPr="00C02A32" w:rsidRDefault="00C02A32" w:rsidP="00852DD6">
      <w:pPr>
        <w:jc w:val="both"/>
        <w:rPr>
          <w:rFonts w:ascii="Arial" w:hAnsi="Arial" w:cs="Arial"/>
          <w:b/>
          <w:sz w:val="20"/>
          <w:szCs w:val="18"/>
        </w:rPr>
      </w:pPr>
      <w:r w:rsidRPr="00C02A32">
        <w:rPr>
          <w:rFonts w:ascii="Arial" w:hAnsi="Arial" w:cs="Arial"/>
          <w:b/>
          <w:sz w:val="20"/>
          <w:szCs w:val="18"/>
        </w:rPr>
        <w:t>Einsatz der benannten Betriebsär</w:t>
      </w:r>
      <w:r>
        <w:rPr>
          <w:rFonts w:ascii="Arial" w:hAnsi="Arial" w:cs="Arial"/>
          <w:b/>
          <w:sz w:val="20"/>
          <w:szCs w:val="18"/>
        </w:rPr>
        <w:t>z</w:t>
      </w:r>
      <w:r w:rsidRPr="00C02A32">
        <w:rPr>
          <w:rFonts w:ascii="Arial" w:hAnsi="Arial" w:cs="Arial"/>
          <w:b/>
          <w:sz w:val="20"/>
          <w:szCs w:val="18"/>
        </w:rPr>
        <w:t>t*innen</w:t>
      </w:r>
      <w:r>
        <w:rPr>
          <w:rFonts w:ascii="Arial" w:hAnsi="Arial" w:cs="Arial"/>
          <w:b/>
          <w:sz w:val="20"/>
          <w:szCs w:val="18"/>
        </w:rPr>
        <w:t>:</w:t>
      </w:r>
    </w:p>
    <w:p w14:paraId="543FE4EB" w14:textId="5C926EA9" w:rsidR="00C02A32" w:rsidRDefault="00C02A32" w:rsidP="00852DD6">
      <w:pPr>
        <w:jc w:val="both"/>
        <w:rPr>
          <w:sz w:val="18"/>
          <w:szCs w:val="18"/>
        </w:rPr>
      </w:pPr>
    </w:p>
    <w:p w14:paraId="78AC2674" w14:textId="009F5BA4" w:rsidR="00C02A32" w:rsidRDefault="00C02A32" w:rsidP="00852DD6">
      <w:pPr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Die von mir/uns in der Anlage Profil benannten Ärzt*innen sind die Ärzt*innen, die </w:t>
      </w:r>
      <w:r w:rsidRPr="00AD7CA9">
        <w:rPr>
          <w:rFonts w:ascii="Arial" w:hAnsi="Arial" w:cs="Arial"/>
          <w:sz w:val="20"/>
          <w:szCs w:val="18"/>
          <w:u w:val="single"/>
        </w:rPr>
        <w:t>verbindlich</w:t>
      </w:r>
      <w:r>
        <w:rPr>
          <w:rFonts w:ascii="Arial" w:hAnsi="Arial" w:cs="Arial"/>
          <w:sz w:val="20"/>
          <w:szCs w:val="18"/>
        </w:rPr>
        <w:t xml:space="preserve"> für die Auftragsausführung vorgesehen sind. Ein späterer Austausch der Ärzt*innen im Wettbewerbsverfahren ist nicht zulässig und führt zu</w:t>
      </w:r>
      <w:r w:rsidR="002F3C06">
        <w:rPr>
          <w:rFonts w:ascii="Arial" w:hAnsi="Arial" w:cs="Arial"/>
          <w:sz w:val="20"/>
          <w:szCs w:val="18"/>
        </w:rPr>
        <w:t>m</w:t>
      </w:r>
      <w:r>
        <w:rPr>
          <w:rFonts w:ascii="Arial" w:hAnsi="Arial" w:cs="Arial"/>
          <w:sz w:val="20"/>
          <w:szCs w:val="18"/>
        </w:rPr>
        <w:t xml:space="preserve"> Ausschluss des Teilnahmeantrags oder des Angebots vom Verfahren.</w:t>
      </w:r>
    </w:p>
    <w:p w14:paraId="22E74E29" w14:textId="77777777" w:rsidR="00C02A32" w:rsidRPr="00C02A32" w:rsidRDefault="00C02A32" w:rsidP="00852DD6">
      <w:pPr>
        <w:jc w:val="both"/>
        <w:rPr>
          <w:rFonts w:ascii="Arial" w:hAnsi="Arial" w:cs="Arial"/>
          <w:sz w:val="20"/>
          <w:szCs w:val="18"/>
        </w:rPr>
      </w:pPr>
    </w:p>
    <w:p w14:paraId="0A7566F7" w14:textId="77777777" w:rsidR="00C02A32" w:rsidRDefault="00C02A32" w:rsidP="00852DD6">
      <w:pPr>
        <w:jc w:val="both"/>
        <w:rPr>
          <w:sz w:val="18"/>
          <w:szCs w:val="18"/>
        </w:rPr>
      </w:pPr>
    </w:p>
    <w:p w14:paraId="2D391F92" w14:textId="2F33ECA5" w:rsidR="00852DD6" w:rsidRDefault="00852DD6" w:rsidP="00852DD6">
      <w:pPr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Mir/uns ist bekannt, dass unvollständige </w:t>
      </w:r>
      <w:r w:rsidR="00C27C52">
        <w:rPr>
          <w:rFonts w:ascii="Arial" w:hAnsi="Arial" w:cs="Arial"/>
          <w:sz w:val="20"/>
          <w:szCs w:val="18"/>
        </w:rPr>
        <w:t>Teilnahmeanträge</w:t>
      </w:r>
      <w:r>
        <w:rPr>
          <w:rFonts w:ascii="Arial" w:hAnsi="Arial" w:cs="Arial"/>
          <w:sz w:val="20"/>
          <w:szCs w:val="18"/>
        </w:rPr>
        <w:t xml:space="preserve"> ausgeschlossen werden und der Auftraggeber nicht verpflichtet ist, fehlende Unterlagen nachzufordern.</w:t>
      </w:r>
    </w:p>
    <w:p w14:paraId="037D005B" w14:textId="77777777" w:rsidR="00852DD6" w:rsidRDefault="00852DD6" w:rsidP="00852DD6">
      <w:pPr>
        <w:jc w:val="both"/>
        <w:rPr>
          <w:sz w:val="18"/>
          <w:szCs w:val="18"/>
        </w:rPr>
      </w:pPr>
    </w:p>
    <w:p w14:paraId="6D834E24" w14:textId="763C19AF" w:rsidR="00852DD6" w:rsidRPr="0027394E" w:rsidRDefault="00852DD6" w:rsidP="00852DD6">
      <w:pPr>
        <w:jc w:val="both"/>
        <w:rPr>
          <w:rFonts w:ascii="Arial" w:hAnsi="Arial" w:cs="Arial"/>
          <w:b/>
          <w:sz w:val="20"/>
          <w:szCs w:val="18"/>
        </w:rPr>
      </w:pPr>
      <w:r w:rsidRPr="0027394E">
        <w:rPr>
          <w:rFonts w:ascii="Arial" w:hAnsi="Arial" w:cs="Arial"/>
          <w:b/>
          <w:sz w:val="20"/>
          <w:szCs w:val="18"/>
        </w:rPr>
        <w:t xml:space="preserve">Die Richtigkeit der in diesem </w:t>
      </w:r>
      <w:r w:rsidR="00C02A32">
        <w:rPr>
          <w:rFonts w:ascii="Arial" w:hAnsi="Arial" w:cs="Arial"/>
          <w:b/>
          <w:sz w:val="20"/>
          <w:szCs w:val="18"/>
        </w:rPr>
        <w:t>Teilnahmeantrag</w:t>
      </w:r>
      <w:r w:rsidRPr="0027394E">
        <w:rPr>
          <w:rFonts w:ascii="Arial" w:hAnsi="Arial" w:cs="Arial"/>
          <w:b/>
          <w:sz w:val="20"/>
          <w:szCs w:val="18"/>
        </w:rPr>
        <w:t xml:space="preserve"> gemachten Angaben wird versichert.</w:t>
      </w:r>
    </w:p>
    <w:p w14:paraId="6159A5ED" w14:textId="77777777" w:rsidR="00852DD6" w:rsidRDefault="00852DD6" w:rsidP="00852DD6">
      <w:pPr>
        <w:jc w:val="both"/>
        <w:rPr>
          <w:rFonts w:ascii="Arial" w:hAnsi="Arial" w:cs="Arial"/>
          <w:sz w:val="20"/>
          <w:szCs w:val="18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9857CA" w14:paraId="02A47FC0" w14:textId="77777777" w:rsidTr="009857CA">
        <w:tc>
          <w:tcPr>
            <w:tcW w:w="9062" w:type="dxa"/>
          </w:tcPr>
          <w:p w14:paraId="2755E265" w14:textId="77777777" w:rsidR="009857CA" w:rsidRPr="003F7AF2" w:rsidRDefault="009857CA" w:rsidP="009857C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19"/>
              </w:rPr>
            </w:pPr>
            <w:r w:rsidRPr="003F7AF2">
              <w:rPr>
                <w:rFonts w:ascii="Arial" w:hAnsi="Arial" w:cs="Arial"/>
                <w:b/>
                <w:sz w:val="20"/>
                <w:szCs w:val="19"/>
              </w:rPr>
              <w:t>Hinweis:</w:t>
            </w:r>
          </w:p>
          <w:tbl>
            <w:tblPr>
              <w:tblW w:w="91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100"/>
            </w:tblGrid>
            <w:tr w:rsidR="009857CA" w14:paraId="2A619562" w14:textId="77777777" w:rsidTr="0069503F">
              <w:trPr>
                <w:trHeight w:val="285"/>
              </w:trPr>
              <w:tc>
                <w:tcPr>
                  <w:tcW w:w="91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24DAFF88" w14:textId="4BB316AB" w:rsidR="009857CA" w:rsidRPr="00DE730E" w:rsidRDefault="009857CA" w:rsidP="009857CA">
                  <w:pPr>
                    <w:ind w:right="174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Mit der elektronischen Abgabe des </w:t>
                  </w:r>
                  <w:r w:rsidR="00DE730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Teilnahmeantrags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auf dem Deutschen Vergabeportal (dtvp.de) gilt diese</w:t>
                  </w:r>
                  <w:r w:rsidR="00DE730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als unterschrieben. </w:t>
                  </w:r>
                  <w:r w:rsidR="00DE730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Bei einer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Abgabe des </w:t>
                  </w:r>
                  <w:r w:rsidR="00DE730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Teilnahmeantrags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in </w:t>
                  </w:r>
                  <w:r w:rsidRPr="00E236D6">
                    <w:rPr>
                      <w:rFonts w:ascii="Arial" w:hAnsi="Arial" w:cs="Arial"/>
                      <w:color w:val="000000"/>
                      <w:sz w:val="20"/>
                      <w:szCs w:val="20"/>
                      <w:u w:val="single"/>
                    </w:rPr>
                    <w:t>Schriftform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muss </w:t>
                  </w:r>
                  <w:r w:rsidR="00DE730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dieser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hier </w:t>
                  </w:r>
                  <w:r w:rsidRPr="00E236D6">
                    <w:rPr>
                      <w:rFonts w:ascii="Arial" w:hAnsi="Arial" w:cs="Arial"/>
                      <w:color w:val="000000"/>
                      <w:sz w:val="20"/>
                      <w:szCs w:val="20"/>
                      <w:u w:val="single"/>
                    </w:rPr>
                    <w:t>zwingend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unterschrieben werden.</w:t>
                  </w:r>
                  <w:r w:rsidR="00DE730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Bei einer Abgabe per </w:t>
                  </w:r>
                  <w:r w:rsidR="00DE730E">
                    <w:rPr>
                      <w:rFonts w:ascii="Arial" w:hAnsi="Arial" w:cs="Arial"/>
                      <w:color w:val="000000"/>
                      <w:sz w:val="20"/>
                      <w:szCs w:val="20"/>
                      <w:u w:val="single"/>
                    </w:rPr>
                    <w:t>E-Mail</w:t>
                  </w:r>
                  <w:r w:rsidR="00DE730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ist das Dokument hier </w:t>
                  </w:r>
                  <w:r w:rsidR="00DE730E" w:rsidRPr="000E3AED">
                    <w:rPr>
                      <w:rFonts w:ascii="Arial" w:hAnsi="Arial" w:cs="Arial"/>
                      <w:color w:val="000000"/>
                      <w:sz w:val="20"/>
                      <w:szCs w:val="20"/>
                      <w:u w:val="single"/>
                    </w:rPr>
                    <w:t>mindestens</w:t>
                  </w:r>
                  <w:r w:rsidR="00DE730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in Textform zu signieren.</w:t>
                  </w:r>
                </w:p>
                <w:p w14:paraId="0089B8C9" w14:textId="77777777" w:rsidR="009857CA" w:rsidRDefault="009857CA" w:rsidP="009857CA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E82A939" w14:textId="77777777" w:rsidR="009857CA" w:rsidRDefault="009857CA" w:rsidP="009857CA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5A2BE02" w14:textId="77777777" w:rsidR="009857CA" w:rsidRDefault="009857CA" w:rsidP="009857CA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F6030E9" w14:textId="77777777" w:rsidR="009857CA" w:rsidRDefault="009857CA" w:rsidP="009857CA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84140D8" w14:textId="77777777" w:rsidR="009857CA" w:rsidRDefault="009857CA" w:rsidP="009857CA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57CA" w14:paraId="02D7D37C" w14:textId="77777777" w:rsidTr="0069503F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AC8E30" w14:textId="77777777" w:rsidR="009857CA" w:rsidRDefault="009857CA" w:rsidP="009857CA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57CA" w14:paraId="16789B3D" w14:textId="77777777" w:rsidTr="0069503F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CD8DBE5" w14:textId="77777777" w:rsidR="009857CA" w:rsidRDefault="009857CA" w:rsidP="009857CA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57CA" w14:paraId="0854FC65" w14:textId="77777777" w:rsidTr="0069503F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E842BC" w14:textId="77777777" w:rsidR="009857CA" w:rsidRDefault="009857CA" w:rsidP="009857CA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57CA" w14:paraId="6107D0D2" w14:textId="77777777" w:rsidTr="0069503F">
              <w:trPr>
                <w:trHeight w:val="76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F6356DA" w14:textId="77777777" w:rsidR="009857CA" w:rsidRDefault="009857CA" w:rsidP="009857CA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3E2EA26" w14:textId="77777777" w:rsidR="009857CA" w:rsidRPr="0086157E" w:rsidRDefault="009857CA" w:rsidP="009857CA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0"/>
                <w:szCs w:val="19"/>
              </w:rPr>
              <w:t>Datum, Unterschrift / Name des Unternehmens</w:t>
            </w:r>
          </w:p>
          <w:p w14:paraId="20D76759" w14:textId="77777777" w:rsidR="009857CA" w:rsidRDefault="009857CA" w:rsidP="00852DD6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473F4FD6" w14:textId="77777777" w:rsidR="00852DD6" w:rsidRDefault="00852DD6" w:rsidP="00852DD6">
      <w:pPr>
        <w:jc w:val="both"/>
        <w:rPr>
          <w:rFonts w:ascii="Arial" w:hAnsi="Arial" w:cs="Arial"/>
          <w:sz w:val="20"/>
          <w:szCs w:val="18"/>
        </w:rPr>
      </w:pPr>
    </w:p>
    <w:sectPr w:rsidR="00852DD6" w:rsidSect="00C454A0">
      <w:headerReference w:type="default" r:id="rId10"/>
      <w:footerReference w:type="even" r:id="rId11"/>
      <w:footerReference w:type="default" r:id="rId12"/>
      <w:pgSz w:w="11906" w:h="16838"/>
      <w:pgMar w:top="0" w:right="1417" w:bottom="1134" w:left="1417" w:header="141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536BC" w14:textId="77777777" w:rsidR="00826B69" w:rsidRDefault="00826B69">
      <w:r>
        <w:separator/>
      </w:r>
    </w:p>
  </w:endnote>
  <w:endnote w:type="continuationSeparator" w:id="0">
    <w:p w14:paraId="607E44FA" w14:textId="77777777" w:rsidR="00826B69" w:rsidRDefault="0082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077A" w14:textId="77777777" w:rsidR="0015695D" w:rsidRDefault="0015695D" w:rsidP="00643AB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E13E3">
      <w:rPr>
        <w:rStyle w:val="Seitenzahl"/>
        <w:noProof/>
      </w:rPr>
      <w:t>1</w:t>
    </w:r>
    <w:r>
      <w:rPr>
        <w:rStyle w:val="Seitenzahl"/>
      </w:rPr>
      <w:fldChar w:fldCharType="end"/>
    </w:r>
  </w:p>
  <w:p w14:paraId="1E67BE78" w14:textId="77777777" w:rsidR="0015695D" w:rsidRDefault="0015695D" w:rsidP="00643AB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138D" w14:textId="61C971B7" w:rsidR="0015695D" w:rsidRPr="00EC4A09" w:rsidRDefault="002975F5" w:rsidP="002975F5">
    <w:pPr>
      <w:pStyle w:val="Fuzeile"/>
      <w:ind w:right="360"/>
      <w:jc w:val="right"/>
      <w:rPr>
        <w:rFonts w:ascii="Arial" w:hAnsi="Arial" w:cs="Arial"/>
        <w:color w:val="808080"/>
        <w:sz w:val="16"/>
        <w:szCs w:val="16"/>
      </w:rPr>
    </w:pPr>
    <w:r w:rsidRPr="00EC4A09">
      <w:rPr>
        <w:rFonts w:ascii="Arial" w:hAnsi="Arial" w:cs="Arial"/>
        <w:color w:val="808080"/>
        <w:sz w:val="16"/>
        <w:szCs w:val="16"/>
      </w:rPr>
      <w:t xml:space="preserve">Seite </w:t>
    </w:r>
    <w:r w:rsidRPr="00EC4A09">
      <w:rPr>
        <w:rFonts w:ascii="Arial" w:hAnsi="Arial" w:cs="Arial"/>
        <w:color w:val="808080"/>
        <w:sz w:val="16"/>
        <w:szCs w:val="16"/>
      </w:rPr>
      <w:fldChar w:fldCharType="begin"/>
    </w:r>
    <w:r w:rsidRPr="00EC4A09">
      <w:rPr>
        <w:rFonts w:ascii="Arial" w:hAnsi="Arial" w:cs="Arial"/>
        <w:color w:val="808080"/>
        <w:sz w:val="16"/>
        <w:szCs w:val="16"/>
      </w:rPr>
      <w:instrText>PAGE   \* MERGEFORMAT</w:instrText>
    </w:r>
    <w:r w:rsidRPr="00EC4A09">
      <w:rPr>
        <w:rFonts w:ascii="Arial" w:hAnsi="Arial" w:cs="Arial"/>
        <w:color w:val="808080"/>
        <w:sz w:val="16"/>
        <w:szCs w:val="16"/>
      </w:rPr>
      <w:fldChar w:fldCharType="separate"/>
    </w:r>
    <w:r w:rsidR="00C937D8">
      <w:rPr>
        <w:rFonts w:ascii="Arial" w:hAnsi="Arial" w:cs="Arial"/>
        <w:noProof/>
        <w:color w:val="808080"/>
        <w:sz w:val="16"/>
        <w:szCs w:val="16"/>
      </w:rPr>
      <w:t>2</w:t>
    </w:r>
    <w:r w:rsidRPr="00EC4A09">
      <w:rPr>
        <w:rFonts w:ascii="Arial" w:hAnsi="Arial" w:cs="Arial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05399" w14:textId="77777777" w:rsidR="00826B69" w:rsidRDefault="00826B69">
      <w:r>
        <w:separator/>
      </w:r>
    </w:p>
  </w:footnote>
  <w:footnote w:type="continuationSeparator" w:id="0">
    <w:p w14:paraId="58B67F2F" w14:textId="77777777" w:rsidR="00826B69" w:rsidRDefault="00826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94EE" w14:textId="7AD8F071" w:rsidR="00FE1471" w:rsidRPr="00852DD6" w:rsidRDefault="002975F5" w:rsidP="00FE1471">
    <w:pPr>
      <w:pStyle w:val="Kopfzeile"/>
      <w:rPr>
        <w:rFonts w:ascii="Arial" w:hAnsi="Arial" w:cs="Arial"/>
      </w:rPr>
    </w:pPr>
    <w:r w:rsidRPr="00852DD6">
      <w:rPr>
        <w:rFonts w:ascii="Arial" w:eastAsia="Calibri" w:hAnsi="Arial" w:cs="Arial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1" layoutInCell="1" allowOverlap="0" wp14:anchorId="22E76E17" wp14:editId="6F8D1583">
              <wp:simplePos x="0" y="0"/>
              <wp:positionH relativeFrom="page">
                <wp:posOffset>896620</wp:posOffset>
              </wp:positionH>
              <wp:positionV relativeFrom="page">
                <wp:posOffset>765810</wp:posOffset>
              </wp:positionV>
              <wp:extent cx="5814000" cy="561600"/>
              <wp:effectExtent l="0" t="0" r="0" b="0"/>
              <wp:wrapTopAndBottom/>
              <wp:docPr id="4" name="Gruppieren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814000" cy="561600"/>
                        <a:chOff x="0" y="0"/>
                        <a:chExt cx="5814491" cy="561340"/>
                      </a:xfrm>
                    </wpg:grpSpPr>
                    <pic:pic xmlns:pic="http://schemas.openxmlformats.org/drawingml/2006/picture">
                      <pic:nvPicPr>
                        <pic:cNvPr id="7" name="Grafik 7" descr="Logo_JC_100x27.wm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26611" y="0"/>
                          <a:ext cx="2087880" cy="561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wps:wsp>
                      <wps:cNvPr id="1" name="Line 3"/>
                      <wps:cNvCnPr>
                        <a:cxnSpLocks noChangeShapeType="1"/>
                      </wps:cNvCnPr>
                      <wps:spPr bwMode="auto">
                        <a:xfrm>
                          <a:off x="0" y="319177"/>
                          <a:ext cx="342468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C62221" id="Gruppieren 4" o:spid="_x0000_s1026" style="position:absolute;margin-left:70.6pt;margin-top:60.3pt;width:457.8pt;height:44.2pt;z-index:251659264;mso-position-horizontal-relative:page;mso-position-vertical-relative:page;mso-width-relative:margin;mso-height-relative:margin" coordsize="58144,5613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" o:allowoverlap="f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alt="Logo_JC_100x27.wmf" style="position:absolute;left:37266;width:20878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">
                <v:imagedata r:id="rId2" o:title="Logo_JC_100x27"/>
                <v:path arrowok="t"/>
              </v:shape>
              <v:line id="Line 3" o:spid="_x0000_s1028" style="position:absolute;visibility:visible;mso-wrap-style:square" from="0,3191" to="34246,3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" strokecolor="red" strokeweight="1.5pt"/>
              <w10:wrap type="topAndBottom" anchorx="page" anchory="page"/>
              <w10:anchorlock/>
            </v:group>
          </w:pict>
        </mc:Fallback>
      </mc:AlternateContent>
    </w:r>
  </w:p>
  <w:p w14:paraId="2D5E3711" w14:textId="77777777" w:rsidR="00FE1471" w:rsidRDefault="00FE14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121C4"/>
    <w:multiLevelType w:val="hybridMultilevel"/>
    <w:tmpl w:val="9C8E984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E03FE"/>
    <w:multiLevelType w:val="hybridMultilevel"/>
    <w:tmpl w:val="1BB0841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C4461"/>
    <w:multiLevelType w:val="hybridMultilevel"/>
    <w:tmpl w:val="88ACAB8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B5EF5"/>
    <w:multiLevelType w:val="hybridMultilevel"/>
    <w:tmpl w:val="81564EA4"/>
    <w:lvl w:ilvl="0" w:tplc="1CD0D3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86C2991"/>
    <w:multiLevelType w:val="hybridMultilevel"/>
    <w:tmpl w:val="FD94999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C3C9E"/>
    <w:multiLevelType w:val="hybridMultilevel"/>
    <w:tmpl w:val="8DDCAA0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37CD5"/>
    <w:multiLevelType w:val="hybridMultilevel"/>
    <w:tmpl w:val="B4EAF29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431826">
    <w:abstractNumId w:val="0"/>
  </w:num>
  <w:num w:numId="2" w16cid:durableId="1504971261">
    <w:abstractNumId w:val="1"/>
  </w:num>
  <w:num w:numId="3" w16cid:durableId="1858814745">
    <w:abstractNumId w:val="6"/>
  </w:num>
  <w:num w:numId="4" w16cid:durableId="209343896">
    <w:abstractNumId w:val="2"/>
  </w:num>
  <w:num w:numId="5" w16cid:durableId="76438828">
    <w:abstractNumId w:val="3"/>
  </w:num>
  <w:num w:numId="6" w16cid:durableId="895317746">
    <w:abstractNumId w:val="5"/>
  </w:num>
  <w:num w:numId="7" w16cid:durableId="130904568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B69"/>
    <w:rsid w:val="000334BE"/>
    <w:rsid w:val="00041D76"/>
    <w:rsid w:val="0004679E"/>
    <w:rsid w:val="00061078"/>
    <w:rsid w:val="00067813"/>
    <w:rsid w:val="00093580"/>
    <w:rsid w:val="000A37B8"/>
    <w:rsid w:val="000A3956"/>
    <w:rsid w:val="000A6D12"/>
    <w:rsid w:val="000D568B"/>
    <w:rsid w:val="000E0C66"/>
    <w:rsid w:val="000E3AED"/>
    <w:rsid w:val="000F13B7"/>
    <w:rsid w:val="001128F0"/>
    <w:rsid w:val="0015695D"/>
    <w:rsid w:val="00174379"/>
    <w:rsid w:val="0019725A"/>
    <w:rsid w:val="001C5C29"/>
    <w:rsid w:val="001C6EDF"/>
    <w:rsid w:val="002022D5"/>
    <w:rsid w:val="002122C3"/>
    <w:rsid w:val="0023424F"/>
    <w:rsid w:val="0027394E"/>
    <w:rsid w:val="00284EFF"/>
    <w:rsid w:val="002956BC"/>
    <w:rsid w:val="002975F5"/>
    <w:rsid w:val="002C6C98"/>
    <w:rsid w:val="002D5E92"/>
    <w:rsid w:val="002E0195"/>
    <w:rsid w:val="002F3C06"/>
    <w:rsid w:val="003220F2"/>
    <w:rsid w:val="00341930"/>
    <w:rsid w:val="00362D1A"/>
    <w:rsid w:val="003659D3"/>
    <w:rsid w:val="00384367"/>
    <w:rsid w:val="00386559"/>
    <w:rsid w:val="00387445"/>
    <w:rsid w:val="00393AEA"/>
    <w:rsid w:val="003A1214"/>
    <w:rsid w:val="003B27F1"/>
    <w:rsid w:val="003C089C"/>
    <w:rsid w:val="003C779F"/>
    <w:rsid w:val="003E36D3"/>
    <w:rsid w:val="003E74A2"/>
    <w:rsid w:val="003F0D4A"/>
    <w:rsid w:val="003F1732"/>
    <w:rsid w:val="00404CC0"/>
    <w:rsid w:val="00424A85"/>
    <w:rsid w:val="00426D40"/>
    <w:rsid w:val="004301E2"/>
    <w:rsid w:val="004365CD"/>
    <w:rsid w:val="00467589"/>
    <w:rsid w:val="00473589"/>
    <w:rsid w:val="004839F0"/>
    <w:rsid w:val="0048542E"/>
    <w:rsid w:val="004967BC"/>
    <w:rsid w:val="004B3CCF"/>
    <w:rsid w:val="004D49AC"/>
    <w:rsid w:val="004E13E3"/>
    <w:rsid w:val="004E5356"/>
    <w:rsid w:val="004E77F0"/>
    <w:rsid w:val="004F569A"/>
    <w:rsid w:val="00524B4C"/>
    <w:rsid w:val="00527873"/>
    <w:rsid w:val="00531E06"/>
    <w:rsid w:val="00571972"/>
    <w:rsid w:val="00571B1E"/>
    <w:rsid w:val="00581C61"/>
    <w:rsid w:val="00585F8C"/>
    <w:rsid w:val="00595EBE"/>
    <w:rsid w:val="005B2A9E"/>
    <w:rsid w:val="005C5517"/>
    <w:rsid w:val="005D3619"/>
    <w:rsid w:val="005E6060"/>
    <w:rsid w:val="005E7547"/>
    <w:rsid w:val="00616BB5"/>
    <w:rsid w:val="00622CBA"/>
    <w:rsid w:val="006271CC"/>
    <w:rsid w:val="00632738"/>
    <w:rsid w:val="00634551"/>
    <w:rsid w:val="00643ABC"/>
    <w:rsid w:val="00650BD6"/>
    <w:rsid w:val="00675D48"/>
    <w:rsid w:val="006815A9"/>
    <w:rsid w:val="006A1602"/>
    <w:rsid w:val="006A497C"/>
    <w:rsid w:val="006B4321"/>
    <w:rsid w:val="006C3201"/>
    <w:rsid w:val="006E0744"/>
    <w:rsid w:val="006F1781"/>
    <w:rsid w:val="007016AA"/>
    <w:rsid w:val="00704ED3"/>
    <w:rsid w:val="00717D5F"/>
    <w:rsid w:val="0073071E"/>
    <w:rsid w:val="0073180C"/>
    <w:rsid w:val="00734F80"/>
    <w:rsid w:val="00741DD4"/>
    <w:rsid w:val="007821FA"/>
    <w:rsid w:val="007D071F"/>
    <w:rsid w:val="007D08FD"/>
    <w:rsid w:val="007E2C2C"/>
    <w:rsid w:val="007F1267"/>
    <w:rsid w:val="00804B5C"/>
    <w:rsid w:val="00810881"/>
    <w:rsid w:val="00813555"/>
    <w:rsid w:val="00826B69"/>
    <w:rsid w:val="0083089F"/>
    <w:rsid w:val="00835AA4"/>
    <w:rsid w:val="00851EBB"/>
    <w:rsid w:val="00852DD6"/>
    <w:rsid w:val="0086157E"/>
    <w:rsid w:val="008874AD"/>
    <w:rsid w:val="00891EC5"/>
    <w:rsid w:val="0089220B"/>
    <w:rsid w:val="00897AA7"/>
    <w:rsid w:val="008A0355"/>
    <w:rsid w:val="008B2C38"/>
    <w:rsid w:val="008B52B9"/>
    <w:rsid w:val="008B66F6"/>
    <w:rsid w:val="008B6C5C"/>
    <w:rsid w:val="008D672D"/>
    <w:rsid w:val="008D734D"/>
    <w:rsid w:val="008E59E4"/>
    <w:rsid w:val="008E7E17"/>
    <w:rsid w:val="008F1F54"/>
    <w:rsid w:val="00916BC1"/>
    <w:rsid w:val="00926DC7"/>
    <w:rsid w:val="00935C75"/>
    <w:rsid w:val="00937502"/>
    <w:rsid w:val="009428C3"/>
    <w:rsid w:val="00944537"/>
    <w:rsid w:val="0098186A"/>
    <w:rsid w:val="009857CA"/>
    <w:rsid w:val="0098586D"/>
    <w:rsid w:val="009B291E"/>
    <w:rsid w:val="009D1DE2"/>
    <w:rsid w:val="009D4E65"/>
    <w:rsid w:val="009D7296"/>
    <w:rsid w:val="00A00BA9"/>
    <w:rsid w:val="00A10FC7"/>
    <w:rsid w:val="00A2023B"/>
    <w:rsid w:val="00A41863"/>
    <w:rsid w:val="00A52DCE"/>
    <w:rsid w:val="00A52FF9"/>
    <w:rsid w:val="00A61784"/>
    <w:rsid w:val="00A8398D"/>
    <w:rsid w:val="00A857ED"/>
    <w:rsid w:val="00AA1E6F"/>
    <w:rsid w:val="00AB2A6D"/>
    <w:rsid w:val="00AD77A1"/>
    <w:rsid w:val="00AD7CA9"/>
    <w:rsid w:val="00AF79D1"/>
    <w:rsid w:val="00B03002"/>
    <w:rsid w:val="00B03A38"/>
    <w:rsid w:val="00B054A5"/>
    <w:rsid w:val="00B46F6D"/>
    <w:rsid w:val="00B57E8F"/>
    <w:rsid w:val="00B714FC"/>
    <w:rsid w:val="00B75C98"/>
    <w:rsid w:val="00BD433D"/>
    <w:rsid w:val="00BD5411"/>
    <w:rsid w:val="00BF2786"/>
    <w:rsid w:val="00C02A32"/>
    <w:rsid w:val="00C127AC"/>
    <w:rsid w:val="00C2391C"/>
    <w:rsid w:val="00C27C52"/>
    <w:rsid w:val="00C454A0"/>
    <w:rsid w:val="00C646C5"/>
    <w:rsid w:val="00C74CBA"/>
    <w:rsid w:val="00C937D8"/>
    <w:rsid w:val="00CB6E8B"/>
    <w:rsid w:val="00CD1CF2"/>
    <w:rsid w:val="00CD5FE5"/>
    <w:rsid w:val="00CD7617"/>
    <w:rsid w:val="00CE1EB8"/>
    <w:rsid w:val="00CF5042"/>
    <w:rsid w:val="00CF6031"/>
    <w:rsid w:val="00CF6357"/>
    <w:rsid w:val="00D11A10"/>
    <w:rsid w:val="00D24BE2"/>
    <w:rsid w:val="00D36F68"/>
    <w:rsid w:val="00D60910"/>
    <w:rsid w:val="00D8053B"/>
    <w:rsid w:val="00D82519"/>
    <w:rsid w:val="00D97742"/>
    <w:rsid w:val="00DA39B2"/>
    <w:rsid w:val="00DD0004"/>
    <w:rsid w:val="00DD3672"/>
    <w:rsid w:val="00DD3A18"/>
    <w:rsid w:val="00DE730E"/>
    <w:rsid w:val="00DF6C28"/>
    <w:rsid w:val="00E04B04"/>
    <w:rsid w:val="00E076BA"/>
    <w:rsid w:val="00E16001"/>
    <w:rsid w:val="00E235E0"/>
    <w:rsid w:val="00E35959"/>
    <w:rsid w:val="00E61BD0"/>
    <w:rsid w:val="00E664FC"/>
    <w:rsid w:val="00E66DBF"/>
    <w:rsid w:val="00E817FB"/>
    <w:rsid w:val="00E872A3"/>
    <w:rsid w:val="00EA0B62"/>
    <w:rsid w:val="00EC4A09"/>
    <w:rsid w:val="00EE5FB6"/>
    <w:rsid w:val="00F03611"/>
    <w:rsid w:val="00F14B13"/>
    <w:rsid w:val="00F22662"/>
    <w:rsid w:val="00F45088"/>
    <w:rsid w:val="00FC35A2"/>
    <w:rsid w:val="00FC7A79"/>
    <w:rsid w:val="00FD50DF"/>
    <w:rsid w:val="00FE1471"/>
    <w:rsid w:val="00FE5939"/>
    <w:rsid w:val="00FF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4EC2507"/>
  <w15:chartTrackingRefBased/>
  <w15:docId w15:val="{5C910CD8-30EA-4822-99B5-8FA9CF1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3555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75C9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D08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643AB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643ABC"/>
  </w:style>
  <w:style w:type="paragraph" w:styleId="Listenabsatz">
    <w:name w:val="List Paragraph"/>
    <w:basedOn w:val="Standard"/>
    <w:uiPriority w:val="34"/>
    <w:qFormat/>
    <w:rsid w:val="003220F2"/>
    <w:pPr>
      <w:ind w:left="708"/>
    </w:pPr>
  </w:style>
  <w:style w:type="character" w:customStyle="1" w:styleId="berschrift1Zchn">
    <w:name w:val="Überschrift 1 Zchn"/>
    <w:link w:val="berschrift1"/>
    <w:uiPriority w:val="9"/>
    <w:rsid w:val="00B75C98"/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B75C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17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817F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15695D"/>
    <w:rPr>
      <w:color w:val="0000FF"/>
      <w:u w:val="single"/>
    </w:rPr>
  </w:style>
  <w:style w:type="character" w:customStyle="1" w:styleId="BesuchterHyperlink">
    <w:name w:val="BesuchterHyperlink"/>
    <w:uiPriority w:val="99"/>
    <w:semiHidden/>
    <w:unhideWhenUsed/>
    <w:rsid w:val="0015695D"/>
    <w:rPr>
      <w:color w:val="800080"/>
      <w:u w:val="single"/>
    </w:rPr>
  </w:style>
  <w:style w:type="character" w:customStyle="1" w:styleId="berschrift3Zchn">
    <w:name w:val="Überschrift 3 Zchn"/>
    <w:link w:val="berschrift3"/>
    <w:uiPriority w:val="9"/>
    <w:semiHidden/>
    <w:rsid w:val="007D08FD"/>
    <w:rPr>
      <w:rFonts w:ascii="Cambria" w:eastAsia="Times New Roman" w:hAnsi="Cambria" w:cs="Times New Roman"/>
      <w:b/>
      <w:bCs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FE147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1471"/>
    <w:rPr>
      <w:sz w:val="24"/>
      <w:szCs w:val="24"/>
    </w:rPr>
  </w:style>
  <w:style w:type="table" w:styleId="Tabellenraster">
    <w:name w:val="Table Grid"/>
    <w:basedOn w:val="NormaleTabelle"/>
    <w:uiPriority w:val="39"/>
    <w:rsid w:val="0019725A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62D1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2D1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2D1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2D1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2D1A"/>
    <w:rPr>
      <w:b/>
      <w:bCs/>
    </w:rPr>
  </w:style>
  <w:style w:type="paragraph" w:styleId="Standardeinzug">
    <w:name w:val="Normal Indent"/>
    <w:basedOn w:val="Standard"/>
    <w:semiHidden/>
    <w:unhideWhenUsed/>
    <w:rsid w:val="004E77F0"/>
    <w:pPr>
      <w:tabs>
        <w:tab w:val="left" w:pos="1418"/>
      </w:tabs>
      <w:autoSpaceDE w:val="0"/>
      <w:autoSpaceDN w:val="0"/>
      <w:adjustRightInd w:val="0"/>
      <w:spacing w:after="60"/>
      <w:ind w:left="851" w:hanging="284"/>
      <w:jc w:val="both"/>
    </w:pPr>
    <w:rPr>
      <w:rFonts w:ascii="Arial" w:hAnsi="Arial" w:cs="Arial"/>
      <w:sz w:val="22"/>
      <w:szCs w:val="22"/>
    </w:rPr>
  </w:style>
  <w:style w:type="paragraph" w:styleId="Textkrper">
    <w:name w:val="Body Text"/>
    <w:basedOn w:val="Standard"/>
    <w:link w:val="TextkrperZchn"/>
    <w:semiHidden/>
    <w:unhideWhenUsed/>
    <w:rsid w:val="004E77F0"/>
    <w:pPr>
      <w:jc w:val="both"/>
    </w:pPr>
    <w:rPr>
      <w:rFonts w:ascii="Arial" w:hAnsi="Arial"/>
      <w:sz w:val="20"/>
      <w:szCs w:val="20"/>
      <w:lang w:val="en-GB"/>
    </w:rPr>
  </w:style>
  <w:style w:type="character" w:customStyle="1" w:styleId="TextkrperZchn">
    <w:name w:val="Textkörper Zchn"/>
    <w:basedOn w:val="Absatz-Standardschriftart"/>
    <w:link w:val="Textkrper"/>
    <w:semiHidden/>
    <w:rsid w:val="004E77F0"/>
    <w:rPr>
      <w:rFonts w:ascii="Arial" w:hAnsi="Arial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4839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D1CF2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C93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ftR\AppData\Local\Microsoft\Windows\Temporary%20Internet%20Files\Content.IE5\GVELO5I2\JC_Vorlage-allgemei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4572A-FBB9-4D94-8C76-555F81B1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JC_Vorlage-allgemein.dotx</Template>
  <TotalTime>0</TotalTime>
  <Pages>2</Pages>
  <Words>310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HalftR</dc:creator>
  <cp:keywords/>
  <cp:lastModifiedBy>Halft Rainer</cp:lastModifiedBy>
  <cp:revision>12</cp:revision>
  <cp:lastPrinted>2016-03-23T10:46:00Z</cp:lastPrinted>
  <dcterms:created xsi:type="dcterms:W3CDTF">2022-08-23T12:18:00Z</dcterms:created>
  <dcterms:modified xsi:type="dcterms:W3CDTF">2026-08-19T12:48:00Z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